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3D6" w:rsidRPr="0093377C" w:rsidRDefault="00E323D6" w:rsidP="00E35542">
      <w:pPr>
        <w:ind w:left="4962"/>
      </w:pPr>
      <w:r>
        <w:t xml:space="preserve">  </w:t>
      </w:r>
      <w:r w:rsidRPr="0093377C">
        <w:t>Приложение № 10</w:t>
      </w:r>
    </w:p>
    <w:p w:rsidR="00E323D6" w:rsidRDefault="00E323D6" w:rsidP="0093377C">
      <w:pPr>
        <w:ind w:left="5040" w:right="-286"/>
        <w:outlineLvl w:val="1"/>
      </w:pPr>
      <w:r>
        <w:t>Об утверждении  примерного Положения</w:t>
      </w:r>
    </w:p>
    <w:p w:rsidR="00E323D6" w:rsidRDefault="00E323D6" w:rsidP="0093377C">
      <w:pPr>
        <w:ind w:left="5040" w:right="-286"/>
        <w:outlineLvl w:val="1"/>
      </w:pPr>
      <w:r>
        <w:t>об оплате труда работников муниципальных</w:t>
      </w:r>
    </w:p>
    <w:p w:rsidR="00E323D6" w:rsidRDefault="00E323D6" w:rsidP="0093377C">
      <w:pPr>
        <w:ind w:left="5040" w:right="-286"/>
        <w:outlineLvl w:val="1"/>
      </w:pPr>
      <w:r>
        <w:t>бюджетных образовательных</w:t>
      </w:r>
    </w:p>
    <w:p w:rsidR="00E323D6" w:rsidRDefault="00E323D6" w:rsidP="0093377C">
      <w:pPr>
        <w:ind w:left="5040" w:right="-286"/>
        <w:outlineLvl w:val="1"/>
      </w:pPr>
      <w:r>
        <w:t>учреждений дополнительного</w:t>
      </w:r>
    </w:p>
    <w:p w:rsidR="00E323D6" w:rsidRDefault="00E323D6" w:rsidP="0093377C">
      <w:pPr>
        <w:ind w:left="5040" w:right="-286"/>
        <w:outlineLvl w:val="1"/>
      </w:pPr>
      <w:r>
        <w:t>образования детей спортивной направленности г. Назарово</w:t>
      </w:r>
    </w:p>
    <w:p w:rsidR="00E323D6" w:rsidRDefault="00E323D6" w:rsidP="00E35542">
      <w:pPr>
        <w:ind w:left="4962"/>
        <w:rPr>
          <w:sz w:val="28"/>
          <w:szCs w:val="28"/>
        </w:rPr>
      </w:pPr>
    </w:p>
    <w:p w:rsidR="00E323D6" w:rsidRDefault="00E323D6" w:rsidP="00E35542">
      <w:pPr>
        <w:ind w:left="4962"/>
        <w:rPr>
          <w:sz w:val="28"/>
          <w:szCs w:val="28"/>
        </w:rPr>
      </w:pPr>
    </w:p>
    <w:p w:rsidR="00E323D6" w:rsidRPr="00E34E1E" w:rsidRDefault="00E323D6" w:rsidP="00D208F9">
      <w:pPr>
        <w:widowControl/>
        <w:jc w:val="center"/>
        <w:rPr>
          <w:b/>
          <w:sz w:val="28"/>
          <w:szCs w:val="28"/>
        </w:rPr>
      </w:pPr>
      <w:r w:rsidRPr="00E34E1E">
        <w:rPr>
          <w:b/>
          <w:sz w:val="28"/>
          <w:szCs w:val="28"/>
        </w:rPr>
        <w:t xml:space="preserve">Размер выплат заместителям руководителя  за сложность, напряженность и особый режим работы (обеспечение высококачественного учебно-тренировочного процесса) </w:t>
      </w:r>
    </w:p>
    <w:p w:rsidR="00E323D6" w:rsidRPr="00E5070A" w:rsidRDefault="00E323D6" w:rsidP="00D208F9">
      <w:pPr>
        <w:widowControl/>
        <w:jc w:val="both"/>
        <w:rPr>
          <w:sz w:val="28"/>
          <w:szCs w:val="28"/>
        </w:rPr>
      </w:pPr>
    </w:p>
    <w:tbl>
      <w:tblPr>
        <w:tblW w:w="973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300"/>
        <w:gridCol w:w="1356"/>
        <w:gridCol w:w="2081"/>
      </w:tblGrid>
      <w:tr w:rsidR="00E323D6" w:rsidRPr="00D479D1" w:rsidTr="00E5070A">
        <w:trPr>
          <w:trHeight w:val="1400"/>
          <w:tblCellSpacing w:w="5" w:type="nil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5070A" w:rsidRDefault="00E323D6" w:rsidP="008F4E5B">
            <w:pPr>
              <w:widowControl/>
              <w:jc w:val="center"/>
            </w:pPr>
            <w:r w:rsidRPr="00E5070A">
              <w:t>Уровень спортивных соревнований, в которых   принимают участия спортсмены, учащиеся    учреждения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5070A" w:rsidRDefault="00E323D6" w:rsidP="00E5070A">
            <w:pPr>
              <w:widowControl/>
              <w:jc w:val="center"/>
            </w:pPr>
            <w:r w:rsidRPr="00E5070A">
              <w:t xml:space="preserve">Занятое </w:t>
            </w:r>
            <w:r w:rsidRPr="00E5070A">
              <w:br/>
              <w:t xml:space="preserve">  место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5070A" w:rsidRDefault="00E323D6" w:rsidP="008F4E5B">
            <w:pPr>
              <w:widowControl/>
              <w:jc w:val="center"/>
            </w:pPr>
            <w:r w:rsidRPr="00E5070A">
              <w:rPr>
                <w:sz w:val="22"/>
                <w:szCs w:val="22"/>
              </w:rPr>
              <w:t xml:space="preserve">Размер выплаты   </w:t>
            </w:r>
            <w:r w:rsidRPr="00E5070A">
              <w:rPr>
                <w:sz w:val="22"/>
                <w:szCs w:val="22"/>
              </w:rPr>
              <w:br/>
              <w:t xml:space="preserve">  (в % от оклада   </w:t>
            </w:r>
            <w:r w:rsidRPr="00E5070A">
              <w:rPr>
                <w:sz w:val="22"/>
                <w:szCs w:val="22"/>
              </w:rPr>
              <w:br/>
              <w:t xml:space="preserve">  (должностного   </w:t>
            </w:r>
            <w:r w:rsidRPr="00E5070A">
              <w:rPr>
                <w:sz w:val="22"/>
                <w:szCs w:val="22"/>
              </w:rPr>
              <w:br/>
              <w:t xml:space="preserve">  оклада), ставки  </w:t>
            </w:r>
            <w:r w:rsidRPr="00E5070A">
              <w:rPr>
                <w:sz w:val="22"/>
                <w:szCs w:val="22"/>
              </w:rPr>
              <w:br/>
              <w:t xml:space="preserve"> заработной платы  </w:t>
            </w:r>
            <w:r w:rsidRPr="00E5070A">
              <w:rPr>
                <w:sz w:val="22"/>
                <w:szCs w:val="22"/>
              </w:rPr>
              <w:br/>
              <w:t xml:space="preserve"> за 1 спортсмена,  </w:t>
            </w:r>
            <w:r w:rsidRPr="00E5070A">
              <w:rPr>
                <w:sz w:val="22"/>
                <w:szCs w:val="22"/>
              </w:rPr>
              <w:br/>
              <w:t xml:space="preserve">    учащегося) </w:t>
            </w:r>
          </w:p>
        </w:tc>
      </w:tr>
      <w:tr w:rsidR="00E323D6" w:rsidRPr="00E34E1E" w:rsidTr="00E5070A">
        <w:trPr>
          <w:tblCellSpacing w:w="5" w:type="nil"/>
        </w:trPr>
        <w:tc>
          <w:tcPr>
            <w:tcW w:w="6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1 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    2    </w:t>
            </w:r>
          </w:p>
        </w:tc>
        <w:tc>
          <w:tcPr>
            <w:tcW w:w="2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         3         </w:t>
            </w:r>
          </w:p>
        </w:tc>
      </w:tr>
      <w:tr w:rsidR="00E323D6" w:rsidRPr="00E34E1E" w:rsidTr="00E5070A">
        <w:trPr>
          <w:tblCellSpacing w:w="5" w:type="nil"/>
        </w:trPr>
        <w:tc>
          <w:tcPr>
            <w:tcW w:w="973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             В личных и командных видах спортивных дисциплин             </w:t>
            </w:r>
          </w:p>
        </w:tc>
      </w:tr>
      <w:tr w:rsidR="00E323D6" w:rsidRPr="00E34E1E" w:rsidTr="00E5070A">
        <w:trPr>
          <w:trHeight w:val="600"/>
          <w:tblCellSpacing w:w="5" w:type="nil"/>
        </w:trPr>
        <w:tc>
          <w:tcPr>
            <w:tcW w:w="6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Олимпийские игры, паралимпийские,          </w:t>
            </w:r>
            <w:r w:rsidRPr="00E34E1E">
              <w:br/>
              <w:t xml:space="preserve">сурдлимпийские игры                       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    1    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  <w:jc w:val="center"/>
            </w:pPr>
            <w:r w:rsidRPr="00E34E1E">
              <w:t>15</w:t>
            </w:r>
          </w:p>
        </w:tc>
      </w:tr>
      <w:tr w:rsidR="00E323D6" w:rsidRPr="00E34E1E" w:rsidTr="00E5070A">
        <w:trPr>
          <w:trHeight w:val="600"/>
          <w:tblCellSpacing w:w="5" w:type="nil"/>
        </w:trPr>
        <w:tc>
          <w:tcPr>
            <w:tcW w:w="6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Олимпийские игры, паралимпийские,          </w:t>
            </w:r>
            <w:r w:rsidRPr="00E34E1E">
              <w:br/>
              <w:t xml:space="preserve">сурдлимпийские игры                        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  2 - 6  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  <w:jc w:val="center"/>
            </w:pPr>
            <w:r w:rsidRPr="00E34E1E">
              <w:t>10</w:t>
            </w:r>
          </w:p>
        </w:tc>
      </w:tr>
      <w:tr w:rsidR="00E323D6" w:rsidRPr="00E34E1E" w:rsidTr="00E5070A">
        <w:trPr>
          <w:trHeight w:val="379"/>
          <w:tblCellSpacing w:w="5" w:type="nil"/>
        </w:trPr>
        <w:tc>
          <w:tcPr>
            <w:tcW w:w="6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Чемпионат России                           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  1 - 3  </w:t>
            </w:r>
          </w:p>
        </w:tc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  <w:jc w:val="center"/>
            </w:pPr>
            <w:r w:rsidRPr="00E34E1E">
              <w:t>10</w:t>
            </w:r>
          </w:p>
        </w:tc>
      </w:tr>
      <w:tr w:rsidR="00E323D6" w:rsidRPr="00E34E1E" w:rsidTr="00E5070A">
        <w:trPr>
          <w:trHeight w:val="400"/>
          <w:tblCellSpacing w:w="5" w:type="nil"/>
        </w:trPr>
        <w:tc>
          <w:tcPr>
            <w:tcW w:w="6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Кубок России                               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    1    </w:t>
            </w:r>
          </w:p>
        </w:tc>
        <w:tc>
          <w:tcPr>
            <w:tcW w:w="2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  <w:jc w:val="center"/>
            </w:pPr>
          </w:p>
        </w:tc>
      </w:tr>
      <w:tr w:rsidR="00E323D6" w:rsidRPr="00E34E1E" w:rsidTr="00E5070A">
        <w:trPr>
          <w:trHeight w:val="800"/>
          <w:tblCellSpacing w:w="5" w:type="nil"/>
        </w:trPr>
        <w:tc>
          <w:tcPr>
            <w:tcW w:w="6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Олимпийские игры, паралимпийские,          </w:t>
            </w:r>
            <w:r w:rsidRPr="00E34E1E">
              <w:br/>
              <w:t xml:space="preserve">сурдлимпийские игры, чемпионат мира,       </w:t>
            </w:r>
            <w:r w:rsidRPr="00E34E1E">
              <w:br/>
              <w:t xml:space="preserve">чемпионат Европы, Кубок мира               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участие  </w:t>
            </w:r>
          </w:p>
        </w:tc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  <w:jc w:val="center"/>
            </w:pPr>
            <w:r w:rsidRPr="00E34E1E">
              <w:t>8</w:t>
            </w:r>
          </w:p>
        </w:tc>
      </w:tr>
      <w:tr w:rsidR="00E323D6" w:rsidRPr="00E34E1E" w:rsidTr="00E5070A">
        <w:trPr>
          <w:trHeight w:val="600"/>
          <w:tblCellSpacing w:w="5" w:type="nil"/>
        </w:trPr>
        <w:tc>
          <w:tcPr>
            <w:tcW w:w="6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Официальные международные соревнования с участием спортивной сборной команды России (основной состав)                   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    1    </w:t>
            </w:r>
          </w:p>
        </w:tc>
        <w:tc>
          <w:tcPr>
            <w:tcW w:w="2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</w:p>
        </w:tc>
      </w:tr>
      <w:tr w:rsidR="00E323D6" w:rsidRPr="00E34E1E" w:rsidTr="00E5070A">
        <w:trPr>
          <w:trHeight w:val="400"/>
          <w:tblCellSpacing w:w="5" w:type="nil"/>
        </w:trPr>
        <w:tc>
          <w:tcPr>
            <w:tcW w:w="6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Чемпионат России                           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  4 - 6  </w:t>
            </w:r>
          </w:p>
        </w:tc>
        <w:tc>
          <w:tcPr>
            <w:tcW w:w="20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  <w:jc w:val="center"/>
            </w:pPr>
            <w:r w:rsidRPr="00E34E1E">
              <w:t>8</w:t>
            </w:r>
          </w:p>
        </w:tc>
      </w:tr>
      <w:tr w:rsidR="00E323D6" w:rsidRPr="00E34E1E" w:rsidTr="00E5070A">
        <w:trPr>
          <w:trHeight w:val="400"/>
          <w:tblCellSpacing w:w="5" w:type="nil"/>
        </w:trPr>
        <w:tc>
          <w:tcPr>
            <w:tcW w:w="6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Первенство России (молодежь, юниоры)       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  1 - 3  </w:t>
            </w:r>
          </w:p>
        </w:tc>
        <w:tc>
          <w:tcPr>
            <w:tcW w:w="20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</w:p>
        </w:tc>
      </w:tr>
      <w:tr w:rsidR="00E323D6" w:rsidRPr="00E34E1E" w:rsidTr="00E5070A">
        <w:trPr>
          <w:trHeight w:val="400"/>
          <w:tblCellSpacing w:w="5" w:type="nil"/>
        </w:trPr>
        <w:tc>
          <w:tcPr>
            <w:tcW w:w="6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Первенство России (старшие юноши)          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    1    </w:t>
            </w:r>
          </w:p>
        </w:tc>
        <w:tc>
          <w:tcPr>
            <w:tcW w:w="20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</w:p>
        </w:tc>
      </w:tr>
      <w:tr w:rsidR="00E323D6" w:rsidRPr="00E34E1E" w:rsidTr="00E5070A">
        <w:trPr>
          <w:trHeight w:val="600"/>
          <w:tblCellSpacing w:w="5" w:type="nil"/>
        </w:trPr>
        <w:tc>
          <w:tcPr>
            <w:tcW w:w="6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Официальные международные соревнования с участием спортивной сборной команды России (основной состав)                   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  2 - 3  </w:t>
            </w:r>
          </w:p>
        </w:tc>
        <w:tc>
          <w:tcPr>
            <w:tcW w:w="20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</w:p>
        </w:tc>
      </w:tr>
      <w:tr w:rsidR="00E323D6" w:rsidRPr="00E34E1E" w:rsidTr="00E5070A">
        <w:trPr>
          <w:trHeight w:val="400"/>
          <w:tblCellSpacing w:w="5" w:type="nil"/>
        </w:trPr>
        <w:tc>
          <w:tcPr>
            <w:tcW w:w="6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Финал Спартакиады молодежи                 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  1 - 3  </w:t>
            </w:r>
          </w:p>
        </w:tc>
        <w:tc>
          <w:tcPr>
            <w:tcW w:w="20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</w:p>
        </w:tc>
      </w:tr>
      <w:tr w:rsidR="00E323D6" w:rsidRPr="00E34E1E" w:rsidTr="00E5070A">
        <w:trPr>
          <w:trHeight w:val="600"/>
          <w:tblCellSpacing w:w="5" w:type="nil"/>
        </w:trPr>
        <w:tc>
          <w:tcPr>
            <w:tcW w:w="6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Финал Спартакиады учащихся, финал всероссийских соревнований среди спортивных школ                            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    1    </w:t>
            </w: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</w:p>
        </w:tc>
      </w:tr>
      <w:tr w:rsidR="00E323D6" w:rsidRPr="00E34E1E" w:rsidTr="00E5070A">
        <w:trPr>
          <w:trHeight w:val="600"/>
          <w:tblCellSpacing w:w="5" w:type="nil"/>
        </w:trPr>
        <w:tc>
          <w:tcPr>
            <w:tcW w:w="6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Первенство России (молодежь, юниоры),      </w:t>
            </w:r>
            <w:r w:rsidRPr="00E34E1E">
              <w:br/>
              <w:t xml:space="preserve">финал спартакиады молодежи                 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  4 - 6  </w:t>
            </w:r>
          </w:p>
        </w:tc>
        <w:tc>
          <w:tcPr>
            <w:tcW w:w="208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  <w:jc w:val="center"/>
            </w:pPr>
            <w:r w:rsidRPr="00E34E1E">
              <w:t>5</w:t>
            </w:r>
          </w:p>
        </w:tc>
      </w:tr>
      <w:tr w:rsidR="00E323D6" w:rsidRPr="00E34E1E" w:rsidTr="00E5070A">
        <w:trPr>
          <w:trHeight w:val="600"/>
          <w:tblCellSpacing w:w="5" w:type="nil"/>
        </w:trPr>
        <w:tc>
          <w:tcPr>
            <w:tcW w:w="6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Первенство России (старшие юноши),         </w:t>
            </w:r>
            <w:r w:rsidRPr="00E34E1E">
              <w:br/>
              <w:t xml:space="preserve">финал Спартакиады учащихся, всероссийских  соревнований среди спортивных школ         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  2 - 3  </w:t>
            </w: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  <w:jc w:val="center"/>
            </w:pPr>
          </w:p>
        </w:tc>
      </w:tr>
    </w:tbl>
    <w:p w:rsidR="00E323D6" w:rsidRDefault="00E323D6"/>
    <w:tbl>
      <w:tblPr>
        <w:tblW w:w="973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300"/>
        <w:gridCol w:w="1356"/>
        <w:gridCol w:w="2081"/>
      </w:tblGrid>
      <w:tr w:rsidR="00E323D6" w:rsidRPr="00E34E1E" w:rsidTr="00E34E1E">
        <w:trPr>
          <w:trHeight w:val="600"/>
          <w:tblCellSpacing w:w="5" w:type="nil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Первенство России (старшие юноши),         </w:t>
            </w:r>
            <w:r w:rsidRPr="00E34E1E">
              <w:br/>
              <w:t xml:space="preserve">финал Спартакиады учащихся, всероссийских  соревнований среди спортивных школ        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  4 - 6  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  <w:jc w:val="center"/>
            </w:pPr>
            <w:r w:rsidRPr="00E34E1E">
              <w:t>5</w:t>
            </w:r>
          </w:p>
        </w:tc>
      </w:tr>
      <w:tr w:rsidR="00E323D6" w:rsidRPr="00E34E1E" w:rsidTr="00E5070A">
        <w:trPr>
          <w:trHeight w:val="800"/>
          <w:tblCellSpacing w:w="5" w:type="nil"/>
        </w:trPr>
        <w:tc>
          <w:tcPr>
            <w:tcW w:w="6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Официальные всероссийские соревнования     </w:t>
            </w:r>
            <w:r w:rsidRPr="00E34E1E">
              <w:br/>
              <w:t xml:space="preserve">(включенные в единый календарный план) в   </w:t>
            </w:r>
            <w:r w:rsidRPr="00E34E1E">
              <w:br/>
              <w:t xml:space="preserve">составе спортивной сборной команды         </w:t>
            </w:r>
            <w:r w:rsidRPr="00E34E1E">
              <w:br/>
              <w:t xml:space="preserve">Красноярского края                         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  1 - 6  </w:t>
            </w:r>
          </w:p>
        </w:tc>
        <w:tc>
          <w:tcPr>
            <w:tcW w:w="2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  <w:jc w:val="center"/>
            </w:pPr>
            <w:r w:rsidRPr="00E34E1E">
              <w:t>3</w:t>
            </w:r>
          </w:p>
        </w:tc>
      </w:tr>
      <w:tr w:rsidR="00E323D6" w:rsidRPr="00E34E1E" w:rsidTr="00E5070A">
        <w:trPr>
          <w:tblCellSpacing w:w="5" w:type="nil"/>
        </w:trPr>
        <w:tc>
          <w:tcPr>
            <w:tcW w:w="6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Чемпионат и первенство Красноярского края  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  1 - 6  </w:t>
            </w:r>
          </w:p>
        </w:tc>
        <w:tc>
          <w:tcPr>
            <w:tcW w:w="2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  <w:jc w:val="center"/>
            </w:pPr>
            <w:r w:rsidRPr="00E34E1E">
              <w:t>3</w:t>
            </w:r>
          </w:p>
        </w:tc>
      </w:tr>
      <w:tr w:rsidR="00E323D6" w:rsidRPr="00E34E1E" w:rsidTr="00E5070A">
        <w:trPr>
          <w:tblCellSpacing w:w="5" w:type="nil"/>
        </w:trPr>
        <w:tc>
          <w:tcPr>
            <w:tcW w:w="6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Чемпионат и первенство Сибирского Федерального округа  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  1 - 6  </w:t>
            </w:r>
          </w:p>
        </w:tc>
        <w:tc>
          <w:tcPr>
            <w:tcW w:w="2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  <w:jc w:val="center"/>
            </w:pPr>
            <w:r w:rsidRPr="00E34E1E">
              <w:t>4</w:t>
            </w:r>
          </w:p>
        </w:tc>
      </w:tr>
      <w:tr w:rsidR="00E323D6" w:rsidRPr="00E34E1E" w:rsidTr="00E5070A">
        <w:trPr>
          <w:tblCellSpacing w:w="5" w:type="nil"/>
        </w:trPr>
        <w:tc>
          <w:tcPr>
            <w:tcW w:w="973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                    В командных игровых видах спорта                     </w:t>
            </w:r>
          </w:p>
        </w:tc>
      </w:tr>
      <w:tr w:rsidR="00E323D6" w:rsidRPr="00E34E1E" w:rsidTr="00E5070A">
        <w:trPr>
          <w:trHeight w:val="600"/>
          <w:tblCellSpacing w:w="5" w:type="nil"/>
        </w:trPr>
        <w:tc>
          <w:tcPr>
            <w:tcW w:w="6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Олимпийские игры, паралимпийские,          </w:t>
            </w:r>
            <w:r w:rsidRPr="00E34E1E">
              <w:br/>
              <w:t xml:space="preserve">сурдлимпийские игры                        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    1    </w:t>
            </w:r>
          </w:p>
        </w:tc>
        <w:tc>
          <w:tcPr>
            <w:tcW w:w="2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  <w:jc w:val="center"/>
            </w:pPr>
            <w:r w:rsidRPr="00E34E1E">
              <w:t>15</w:t>
            </w:r>
          </w:p>
        </w:tc>
      </w:tr>
      <w:tr w:rsidR="00E323D6" w:rsidRPr="00E34E1E" w:rsidTr="00D37E74">
        <w:trPr>
          <w:trHeight w:val="600"/>
          <w:tblCellSpacing w:w="5" w:type="nil"/>
        </w:trPr>
        <w:tc>
          <w:tcPr>
            <w:tcW w:w="6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Олимпийские игры, паралимпийские,          </w:t>
            </w:r>
            <w:r w:rsidRPr="00E34E1E">
              <w:br/>
              <w:t xml:space="preserve">сурдлимпийские игры                        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  2 - 6  </w:t>
            </w:r>
          </w:p>
        </w:tc>
        <w:tc>
          <w:tcPr>
            <w:tcW w:w="2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  <w:jc w:val="center"/>
            </w:pPr>
            <w:r w:rsidRPr="00E34E1E">
              <w:t>10</w:t>
            </w:r>
          </w:p>
        </w:tc>
      </w:tr>
      <w:tr w:rsidR="00E323D6" w:rsidRPr="00E34E1E" w:rsidTr="00D37E74">
        <w:trPr>
          <w:trHeight w:val="400"/>
          <w:tblCellSpacing w:w="5" w:type="nil"/>
        </w:trPr>
        <w:tc>
          <w:tcPr>
            <w:tcW w:w="6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За подготовку команды, занявшей:           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</w:p>
        </w:tc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  <w:jc w:val="center"/>
            </w:pPr>
            <w:r w:rsidRPr="00E34E1E">
              <w:t>5</w:t>
            </w:r>
          </w:p>
        </w:tc>
      </w:tr>
      <w:tr w:rsidR="00E323D6" w:rsidRPr="00E34E1E" w:rsidTr="00D37E74">
        <w:trPr>
          <w:trHeight w:val="400"/>
          <w:tblCellSpacing w:w="5" w:type="nil"/>
        </w:trPr>
        <w:tc>
          <w:tcPr>
            <w:tcW w:w="6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на чемпионате России                       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  1 - 3  </w:t>
            </w:r>
          </w:p>
        </w:tc>
        <w:tc>
          <w:tcPr>
            <w:tcW w:w="2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</w:p>
        </w:tc>
      </w:tr>
      <w:tr w:rsidR="00E323D6" w:rsidRPr="00E34E1E" w:rsidTr="00D37E74">
        <w:trPr>
          <w:trHeight w:val="400"/>
          <w:tblCellSpacing w:w="5" w:type="nil"/>
        </w:trPr>
        <w:tc>
          <w:tcPr>
            <w:tcW w:w="6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на первенстве России                       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  1 - 2  </w:t>
            </w:r>
          </w:p>
        </w:tc>
        <w:tc>
          <w:tcPr>
            <w:tcW w:w="2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</w:p>
        </w:tc>
      </w:tr>
      <w:tr w:rsidR="00E323D6" w:rsidRPr="00E34E1E" w:rsidTr="00D37E74">
        <w:trPr>
          <w:trHeight w:val="600"/>
          <w:tblCellSpacing w:w="5" w:type="nil"/>
        </w:trPr>
        <w:tc>
          <w:tcPr>
            <w:tcW w:w="6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в финале Спартакиады молодежи, Спартакиады учащихся, всероссийских соревнований среди спортивных школ                            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    1    </w:t>
            </w:r>
          </w:p>
        </w:tc>
        <w:tc>
          <w:tcPr>
            <w:tcW w:w="2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</w:p>
        </w:tc>
      </w:tr>
      <w:tr w:rsidR="00E323D6" w:rsidRPr="00E34E1E" w:rsidTr="00D37E74">
        <w:trPr>
          <w:trHeight w:val="400"/>
          <w:tblCellSpacing w:w="5" w:type="nil"/>
        </w:trPr>
        <w:tc>
          <w:tcPr>
            <w:tcW w:w="6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За подготовку команды, занявшей:           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</w:p>
        </w:tc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  <w:jc w:val="center"/>
            </w:pPr>
            <w:r w:rsidRPr="00E34E1E">
              <w:t>5</w:t>
            </w:r>
          </w:p>
        </w:tc>
      </w:tr>
      <w:tr w:rsidR="00E323D6" w:rsidRPr="00E34E1E" w:rsidTr="00D37E74">
        <w:trPr>
          <w:trHeight w:val="400"/>
          <w:tblCellSpacing w:w="5" w:type="nil"/>
        </w:trPr>
        <w:tc>
          <w:tcPr>
            <w:tcW w:w="6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на чемпионате России                       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  4 - 6  </w:t>
            </w:r>
          </w:p>
        </w:tc>
        <w:tc>
          <w:tcPr>
            <w:tcW w:w="2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  <w:jc w:val="center"/>
            </w:pPr>
          </w:p>
        </w:tc>
      </w:tr>
      <w:tr w:rsidR="00E323D6" w:rsidRPr="00E34E1E" w:rsidTr="00D37E74">
        <w:trPr>
          <w:trHeight w:val="400"/>
          <w:tblCellSpacing w:w="5" w:type="nil"/>
        </w:trPr>
        <w:tc>
          <w:tcPr>
            <w:tcW w:w="6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на первенстве России                       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  3 - 4  </w:t>
            </w:r>
          </w:p>
        </w:tc>
        <w:tc>
          <w:tcPr>
            <w:tcW w:w="2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  <w:jc w:val="center"/>
            </w:pPr>
          </w:p>
        </w:tc>
      </w:tr>
      <w:tr w:rsidR="00E323D6" w:rsidRPr="00E34E1E" w:rsidTr="00D37E74">
        <w:trPr>
          <w:trHeight w:val="800"/>
          <w:tblCellSpacing w:w="5" w:type="nil"/>
        </w:trPr>
        <w:tc>
          <w:tcPr>
            <w:tcW w:w="6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в финале Спартакиады молодежи, Спартакиады учащихся, всероссийских соревнований среди спортивных школ                            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  2 - 3  </w:t>
            </w:r>
          </w:p>
        </w:tc>
        <w:tc>
          <w:tcPr>
            <w:tcW w:w="2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  <w:jc w:val="center"/>
            </w:pPr>
          </w:p>
        </w:tc>
      </w:tr>
      <w:tr w:rsidR="00E323D6" w:rsidRPr="00E34E1E" w:rsidTr="00D37E74">
        <w:trPr>
          <w:trHeight w:val="400"/>
          <w:tblCellSpacing w:w="5" w:type="nil"/>
        </w:trPr>
        <w:tc>
          <w:tcPr>
            <w:tcW w:w="6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на чемпионате и первенстве Красноярского края                                       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  1 - 6  </w:t>
            </w:r>
          </w:p>
        </w:tc>
        <w:tc>
          <w:tcPr>
            <w:tcW w:w="2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  <w:jc w:val="center"/>
            </w:pPr>
          </w:p>
        </w:tc>
      </w:tr>
      <w:tr w:rsidR="00E323D6" w:rsidRPr="00E34E1E" w:rsidTr="00D37E74">
        <w:trPr>
          <w:trHeight w:val="400"/>
          <w:tblCellSpacing w:w="5" w:type="nil"/>
        </w:trPr>
        <w:tc>
          <w:tcPr>
            <w:tcW w:w="6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Чемпионат и первенство Сибирского Федерального округа  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  1 - 6  </w:t>
            </w:r>
          </w:p>
        </w:tc>
        <w:tc>
          <w:tcPr>
            <w:tcW w:w="2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  <w:jc w:val="center"/>
            </w:pPr>
          </w:p>
        </w:tc>
      </w:tr>
      <w:tr w:rsidR="00E323D6" w:rsidRPr="00E34E1E" w:rsidTr="00E5070A">
        <w:trPr>
          <w:trHeight w:val="800"/>
          <w:tblCellSpacing w:w="5" w:type="nil"/>
        </w:trPr>
        <w:tc>
          <w:tcPr>
            <w:tcW w:w="6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Участие в составе спортивной сборной       </w:t>
            </w:r>
            <w:r w:rsidRPr="00E34E1E">
              <w:br/>
              <w:t xml:space="preserve">команды Красноярского края в официальных международных соревнованиях: основной состав спортивной  сборной Красноярского                         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</w:p>
        </w:tc>
        <w:tc>
          <w:tcPr>
            <w:tcW w:w="2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  <w:jc w:val="center"/>
            </w:pPr>
            <w:r w:rsidRPr="00E34E1E">
              <w:t>8</w:t>
            </w:r>
          </w:p>
        </w:tc>
      </w:tr>
      <w:tr w:rsidR="00E323D6" w:rsidRPr="00E34E1E" w:rsidTr="00E5070A">
        <w:trPr>
          <w:trHeight w:val="400"/>
          <w:tblCellSpacing w:w="5" w:type="nil"/>
        </w:trPr>
        <w:tc>
          <w:tcPr>
            <w:tcW w:w="6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молодежный состав спортивной сборной       </w:t>
            </w:r>
            <w:r w:rsidRPr="00E34E1E">
              <w:br/>
              <w:t xml:space="preserve">Красноярского края                                  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</w:p>
        </w:tc>
        <w:tc>
          <w:tcPr>
            <w:tcW w:w="2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  <w:jc w:val="center"/>
            </w:pPr>
            <w:r w:rsidRPr="00E34E1E">
              <w:t>8</w:t>
            </w:r>
          </w:p>
        </w:tc>
      </w:tr>
      <w:tr w:rsidR="00E323D6" w:rsidRPr="00E34E1E" w:rsidTr="00E5070A">
        <w:trPr>
          <w:tblCellSpacing w:w="5" w:type="nil"/>
        </w:trPr>
        <w:tc>
          <w:tcPr>
            <w:tcW w:w="6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  <w:r w:rsidRPr="00E34E1E">
              <w:t xml:space="preserve">юношеский состав спортивной сборной Красноярского края 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</w:pPr>
          </w:p>
        </w:tc>
        <w:tc>
          <w:tcPr>
            <w:tcW w:w="2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D6" w:rsidRPr="00E34E1E" w:rsidRDefault="00E323D6" w:rsidP="008F4E5B">
            <w:pPr>
              <w:widowControl/>
              <w:jc w:val="center"/>
            </w:pPr>
            <w:r w:rsidRPr="00E34E1E">
              <w:t>5</w:t>
            </w:r>
          </w:p>
        </w:tc>
      </w:tr>
    </w:tbl>
    <w:p w:rsidR="00E323D6" w:rsidRPr="00E34E1E" w:rsidRDefault="00E323D6" w:rsidP="00D208F9">
      <w:pPr>
        <w:widowControl/>
        <w:jc w:val="both"/>
        <w:rPr>
          <w:lang w:val="en-US"/>
        </w:rPr>
      </w:pPr>
    </w:p>
    <w:p w:rsidR="00E323D6" w:rsidRDefault="00E323D6" w:rsidP="00E35542">
      <w:pPr>
        <w:ind w:left="4962"/>
        <w:rPr>
          <w:sz w:val="28"/>
          <w:szCs w:val="28"/>
        </w:rPr>
      </w:pPr>
    </w:p>
    <w:sectPr w:rsidR="00E323D6" w:rsidSect="00E5070A"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5542"/>
    <w:rsid w:val="000019F8"/>
    <w:rsid w:val="000020DD"/>
    <w:rsid w:val="0000223F"/>
    <w:rsid w:val="000022ED"/>
    <w:rsid w:val="00006046"/>
    <w:rsid w:val="000066FD"/>
    <w:rsid w:val="00007E35"/>
    <w:rsid w:val="00010B95"/>
    <w:rsid w:val="0001163E"/>
    <w:rsid w:val="00011CF3"/>
    <w:rsid w:val="00012C90"/>
    <w:rsid w:val="00014871"/>
    <w:rsid w:val="0001550C"/>
    <w:rsid w:val="000158C6"/>
    <w:rsid w:val="00015A88"/>
    <w:rsid w:val="00020A5F"/>
    <w:rsid w:val="00022D6B"/>
    <w:rsid w:val="00022EAA"/>
    <w:rsid w:val="00024917"/>
    <w:rsid w:val="0002503C"/>
    <w:rsid w:val="00025F96"/>
    <w:rsid w:val="00031F55"/>
    <w:rsid w:val="00033147"/>
    <w:rsid w:val="000360DF"/>
    <w:rsid w:val="00036368"/>
    <w:rsid w:val="0003724E"/>
    <w:rsid w:val="00040574"/>
    <w:rsid w:val="0004109D"/>
    <w:rsid w:val="00041650"/>
    <w:rsid w:val="00041D4D"/>
    <w:rsid w:val="00041E5A"/>
    <w:rsid w:val="0004267A"/>
    <w:rsid w:val="00043DCA"/>
    <w:rsid w:val="00045020"/>
    <w:rsid w:val="000450E9"/>
    <w:rsid w:val="0004529A"/>
    <w:rsid w:val="0004531E"/>
    <w:rsid w:val="000468CF"/>
    <w:rsid w:val="00046F09"/>
    <w:rsid w:val="000470BF"/>
    <w:rsid w:val="00052515"/>
    <w:rsid w:val="00053E22"/>
    <w:rsid w:val="000541A5"/>
    <w:rsid w:val="00055040"/>
    <w:rsid w:val="00055978"/>
    <w:rsid w:val="0005603F"/>
    <w:rsid w:val="00060B85"/>
    <w:rsid w:val="000624E0"/>
    <w:rsid w:val="00062A36"/>
    <w:rsid w:val="000640E2"/>
    <w:rsid w:val="00064186"/>
    <w:rsid w:val="000645D1"/>
    <w:rsid w:val="00064A25"/>
    <w:rsid w:val="000650B6"/>
    <w:rsid w:val="000662C1"/>
    <w:rsid w:val="00066784"/>
    <w:rsid w:val="00070034"/>
    <w:rsid w:val="0007063A"/>
    <w:rsid w:val="00071F18"/>
    <w:rsid w:val="00073452"/>
    <w:rsid w:val="00074ECE"/>
    <w:rsid w:val="00075D9B"/>
    <w:rsid w:val="000769F0"/>
    <w:rsid w:val="00077244"/>
    <w:rsid w:val="00080B3C"/>
    <w:rsid w:val="0008156F"/>
    <w:rsid w:val="000826AE"/>
    <w:rsid w:val="00082BE3"/>
    <w:rsid w:val="0008494B"/>
    <w:rsid w:val="00084A77"/>
    <w:rsid w:val="00087DC7"/>
    <w:rsid w:val="000905FA"/>
    <w:rsid w:val="0009093A"/>
    <w:rsid w:val="000910B3"/>
    <w:rsid w:val="00092AA5"/>
    <w:rsid w:val="00094CAA"/>
    <w:rsid w:val="00095558"/>
    <w:rsid w:val="00096886"/>
    <w:rsid w:val="000A0014"/>
    <w:rsid w:val="000A02A2"/>
    <w:rsid w:val="000A3CEF"/>
    <w:rsid w:val="000A6445"/>
    <w:rsid w:val="000A64A2"/>
    <w:rsid w:val="000A716D"/>
    <w:rsid w:val="000B03A7"/>
    <w:rsid w:val="000B1388"/>
    <w:rsid w:val="000B1657"/>
    <w:rsid w:val="000B25D2"/>
    <w:rsid w:val="000B26CB"/>
    <w:rsid w:val="000B3C6A"/>
    <w:rsid w:val="000B553A"/>
    <w:rsid w:val="000B66DF"/>
    <w:rsid w:val="000B6896"/>
    <w:rsid w:val="000B690F"/>
    <w:rsid w:val="000B69C5"/>
    <w:rsid w:val="000B712E"/>
    <w:rsid w:val="000B7CD1"/>
    <w:rsid w:val="000C1000"/>
    <w:rsid w:val="000C3865"/>
    <w:rsid w:val="000C3D53"/>
    <w:rsid w:val="000C3E55"/>
    <w:rsid w:val="000C43C8"/>
    <w:rsid w:val="000C629E"/>
    <w:rsid w:val="000D06C3"/>
    <w:rsid w:val="000D0D5C"/>
    <w:rsid w:val="000D164D"/>
    <w:rsid w:val="000D21BE"/>
    <w:rsid w:val="000D266F"/>
    <w:rsid w:val="000D37DB"/>
    <w:rsid w:val="000D4344"/>
    <w:rsid w:val="000D5C83"/>
    <w:rsid w:val="000D62C2"/>
    <w:rsid w:val="000D74B3"/>
    <w:rsid w:val="000D7D0B"/>
    <w:rsid w:val="000E1FC4"/>
    <w:rsid w:val="000E25F6"/>
    <w:rsid w:val="000E261E"/>
    <w:rsid w:val="000E2EE4"/>
    <w:rsid w:val="000E7B60"/>
    <w:rsid w:val="000F03C0"/>
    <w:rsid w:val="000F0B2F"/>
    <w:rsid w:val="000F184D"/>
    <w:rsid w:val="000F2404"/>
    <w:rsid w:val="000F31CF"/>
    <w:rsid w:val="000F3223"/>
    <w:rsid w:val="000F499D"/>
    <w:rsid w:val="000F51A3"/>
    <w:rsid w:val="000F5425"/>
    <w:rsid w:val="000F61B8"/>
    <w:rsid w:val="000F62B4"/>
    <w:rsid w:val="000F6C8F"/>
    <w:rsid w:val="000F7FD0"/>
    <w:rsid w:val="00103149"/>
    <w:rsid w:val="00103BB8"/>
    <w:rsid w:val="0010432B"/>
    <w:rsid w:val="001050C8"/>
    <w:rsid w:val="0010552A"/>
    <w:rsid w:val="001061BD"/>
    <w:rsid w:val="001074AB"/>
    <w:rsid w:val="00107FAA"/>
    <w:rsid w:val="001105B2"/>
    <w:rsid w:val="00110E44"/>
    <w:rsid w:val="001122D2"/>
    <w:rsid w:val="0011277B"/>
    <w:rsid w:val="0011471B"/>
    <w:rsid w:val="00116CA0"/>
    <w:rsid w:val="001175B9"/>
    <w:rsid w:val="00122B09"/>
    <w:rsid w:val="0012370D"/>
    <w:rsid w:val="00123E34"/>
    <w:rsid w:val="00123EA1"/>
    <w:rsid w:val="0012555D"/>
    <w:rsid w:val="00126369"/>
    <w:rsid w:val="00126870"/>
    <w:rsid w:val="00126D41"/>
    <w:rsid w:val="00132025"/>
    <w:rsid w:val="00132E26"/>
    <w:rsid w:val="001336DB"/>
    <w:rsid w:val="00133A86"/>
    <w:rsid w:val="00133D51"/>
    <w:rsid w:val="0013462F"/>
    <w:rsid w:val="0013491A"/>
    <w:rsid w:val="00134DD1"/>
    <w:rsid w:val="00135B30"/>
    <w:rsid w:val="00135C0E"/>
    <w:rsid w:val="001378C7"/>
    <w:rsid w:val="00140D94"/>
    <w:rsid w:val="00140F53"/>
    <w:rsid w:val="00141B07"/>
    <w:rsid w:val="001450D1"/>
    <w:rsid w:val="001459EB"/>
    <w:rsid w:val="00146B1B"/>
    <w:rsid w:val="001511A7"/>
    <w:rsid w:val="001516C2"/>
    <w:rsid w:val="00151720"/>
    <w:rsid w:val="0015392E"/>
    <w:rsid w:val="00153F69"/>
    <w:rsid w:val="00154341"/>
    <w:rsid w:val="001563EA"/>
    <w:rsid w:val="00156B0C"/>
    <w:rsid w:val="00156BF9"/>
    <w:rsid w:val="00157D6B"/>
    <w:rsid w:val="00160D27"/>
    <w:rsid w:val="00162170"/>
    <w:rsid w:val="0016317B"/>
    <w:rsid w:val="0016317F"/>
    <w:rsid w:val="001633FA"/>
    <w:rsid w:val="00164C06"/>
    <w:rsid w:val="001650BF"/>
    <w:rsid w:val="001651E2"/>
    <w:rsid w:val="00166038"/>
    <w:rsid w:val="00166687"/>
    <w:rsid w:val="00166705"/>
    <w:rsid w:val="00170DD0"/>
    <w:rsid w:val="00172A93"/>
    <w:rsid w:val="00173DE9"/>
    <w:rsid w:val="001754B1"/>
    <w:rsid w:val="0017716B"/>
    <w:rsid w:val="00177D49"/>
    <w:rsid w:val="0018142A"/>
    <w:rsid w:val="00182284"/>
    <w:rsid w:val="00183FE8"/>
    <w:rsid w:val="001853D7"/>
    <w:rsid w:val="00185C43"/>
    <w:rsid w:val="001863FB"/>
    <w:rsid w:val="00186E82"/>
    <w:rsid w:val="001873DA"/>
    <w:rsid w:val="00187A41"/>
    <w:rsid w:val="00191AAF"/>
    <w:rsid w:val="001946E2"/>
    <w:rsid w:val="00194726"/>
    <w:rsid w:val="00195C5D"/>
    <w:rsid w:val="0019682D"/>
    <w:rsid w:val="001969C3"/>
    <w:rsid w:val="00197630"/>
    <w:rsid w:val="00197797"/>
    <w:rsid w:val="001A0173"/>
    <w:rsid w:val="001A0924"/>
    <w:rsid w:val="001A1183"/>
    <w:rsid w:val="001A1757"/>
    <w:rsid w:val="001A3398"/>
    <w:rsid w:val="001A399E"/>
    <w:rsid w:val="001A5338"/>
    <w:rsid w:val="001A5870"/>
    <w:rsid w:val="001A5A2E"/>
    <w:rsid w:val="001B0871"/>
    <w:rsid w:val="001B0C02"/>
    <w:rsid w:val="001B0DED"/>
    <w:rsid w:val="001B36A4"/>
    <w:rsid w:val="001B6B23"/>
    <w:rsid w:val="001C2BE3"/>
    <w:rsid w:val="001C4833"/>
    <w:rsid w:val="001C5169"/>
    <w:rsid w:val="001C6578"/>
    <w:rsid w:val="001C658C"/>
    <w:rsid w:val="001C7B2A"/>
    <w:rsid w:val="001D01EA"/>
    <w:rsid w:val="001D141F"/>
    <w:rsid w:val="001D3914"/>
    <w:rsid w:val="001D3AC5"/>
    <w:rsid w:val="001D70CD"/>
    <w:rsid w:val="001D7E61"/>
    <w:rsid w:val="001E04CF"/>
    <w:rsid w:val="001E1143"/>
    <w:rsid w:val="001E14D5"/>
    <w:rsid w:val="001E170F"/>
    <w:rsid w:val="001E3BBC"/>
    <w:rsid w:val="001E5B30"/>
    <w:rsid w:val="001E73D5"/>
    <w:rsid w:val="001F08E0"/>
    <w:rsid w:val="001F4698"/>
    <w:rsid w:val="001F5DD9"/>
    <w:rsid w:val="001F6E7D"/>
    <w:rsid w:val="001F73B4"/>
    <w:rsid w:val="001F75CA"/>
    <w:rsid w:val="00200BDC"/>
    <w:rsid w:val="0020138F"/>
    <w:rsid w:val="002013B0"/>
    <w:rsid w:val="00201533"/>
    <w:rsid w:val="00202C77"/>
    <w:rsid w:val="00203C0C"/>
    <w:rsid w:val="00205344"/>
    <w:rsid w:val="002064FE"/>
    <w:rsid w:val="0020682B"/>
    <w:rsid w:val="00206D53"/>
    <w:rsid w:val="00210675"/>
    <w:rsid w:val="00210BC0"/>
    <w:rsid w:val="002112E9"/>
    <w:rsid w:val="00212139"/>
    <w:rsid w:val="00212B4D"/>
    <w:rsid w:val="00221045"/>
    <w:rsid w:val="00221601"/>
    <w:rsid w:val="00223B15"/>
    <w:rsid w:val="002244C7"/>
    <w:rsid w:val="00226398"/>
    <w:rsid w:val="002268DC"/>
    <w:rsid w:val="00226E13"/>
    <w:rsid w:val="00230693"/>
    <w:rsid w:val="0023093F"/>
    <w:rsid w:val="002342BF"/>
    <w:rsid w:val="002355EE"/>
    <w:rsid w:val="00240C90"/>
    <w:rsid w:val="0024111A"/>
    <w:rsid w:val="00242422"/>
    <w:rsid w:val="00242572"/>
    <w:rsid w:val="002435DF"/>
    <w:rsid w:val="002440C2"/>
    <w:rsid w:val="0024552D"/>
    <w:rsid w:val="002475EC"/>
    <w:rsid w:val="0024768E"/>
    <w:rsid w:val="002509D4"/>
    <w:rsid w:val="00254364"/>
    <w:rsid w:val="0025734E"/>
    <w:rsid w:val="00260686"/>
    <w:rsid w:val="00260CF6"/>
    <w:rsid w:val="002626A3"/>
    <w:rsid w:val="00263476"/>
    <w:rsid w:val="00265346"/>
    <w:rsid w:val="0026724D"/>
    <w:rsid w:val="00270C30"/>
    <w:rsid w:val="00271047"/>
    <w:rsid w:val="0027337E"/>
    <w:rsid w:val="00273EE9"/>
    <w:rsid w:val="00275396"/>
    <w:rsid w:val="0027604E"/>
    <w:rsid w:val="0027734B"/>
    <w:rsid w:val="00277830"/>
    <w:rsid w:val="00277B97"/>
    <w:rsid w:val="00280E7E"/>
    <w:rsid w:val="00282CD9"/>
    <w:rsid w:val="00284429"/>
    <w:rsid w:val="002844F8"/>
    <w:rsid w:val="0028484F"/>
    <w:rsid w:val="00285C10"/>
    <w:rsid w:val="002861EE"/>
    <w:rsid w:val="00286C15"/>
    <w:rsid w:val="0028715C"/>
    <w:rsid w:val="00290FD6"/>
    <w:rsid w:val="002917E9"/>
    <w:rsid w:val="00291CA4"/>
    <w:rsid w:val="00294891"/>
    <w:rsid w:val="00294DA3"/>
    <w:rsid w:val="00295093"/>
    <w:rsid w:val="002969F2"/>
    <w:rsid w:val="00297003"/>
    <w:rsid w:val="002A03C1"/>
    <w:rsid w:val="002A0A84"/>
    <w:rsid w:val="002A0E34"/>
    <w:rsid w:val="002A1384"/>
    <w:rsid w:val="002A3F49"/>
    <w:rsid w:val="002A7B15"/>
    <w:rsid w:val="002A7F0F"/>
    <w:rsid w:val="002B087C"/>
    <w:rsid w:val="002B193E"/>
    <w:rsid w:val="002B239D"/>
    <w:rsid w:val="002B2741"/>
    <w:rsid w:val="002B378E"/>
    <w:rsid w:val="002B3D46"/>
    <w:rsid w:val="002B478F"/>
    <w:rsid w:val="002B53D3"/>
    <w:rsid w:val="002B612C"/>
    <w:rsid w:val="002B613C"/>
    <w:rsid w:val="002B64C9"/>
    <w:rsid w:val="002B6EC7"/>
    <w:rsid w:val="002C059C"/>
    <w:rsid w:val="002C06AC"/>
    <w:rsid w:val="002C1267"/>
    <w:rsid w:val="002C3BFA"/>
    <w:rsid w:val="002C3CE3"/>
    <w:rsid w:val="002C4398"/>
    <w:rsid w:val="002C4E6F"/>
    <w:rsid w:val="002C56BD"/>
    <w:rsid w:val="002C6AD5"/>
    <w:rsid w:val="002D384F"/>
    <w:rsid w:val="002D4473"/>
    <w:rsid w:val="002D6D81"/>
    <w:rsid w:val="002D7B07"/>
    <w:rsid w:val="002D7E78"/>
    <w:rsid w:val="002E03C2"/>
    <w:rsid w:val="002E07E0"/>
    <w:rsid w:val="002E0C77"/>
    <w:rsid w:val="002E17D1"/>
    <w:rsid w:val="002E1B87"/>
    <w:rsid w:val="002E3DBB"/>
    <w:rsid w:val="002E541E"/>
    <w:rsid w:val="002E5A47"/>
    <w:rsid w:val="002E5FF6"/>
    <w:rsid w:val="002E611B"/>
    <w:rsid w:val="002E6B45"/>
    <w:rsid w:val="002E6EE8"/>
    <w:rsid w:val="002E742F"/>
    <w:rsid w:val="002F0568"/>
    <w:rsid w:val="002F16B5"/>
    <w:rsid w:val="002F3268"/>
    <w:rsid w:val="002F5743"/>
    <w:rsid w:val="002F6261"/>
    <w:rsid w:val="002F6EB4"/>
    <w:rsid w:val="002F7782"/>
    <w:rsid w:val="00300592"/>
    <w:rsid w:val="003011E7"/>
    <w:rsid w:val="003033F3"/>
    <w:rsid w:val="0030420D"/>
    <w:rsid w:val="0030455F"/>
    <w:rsid w:val="00304643"/>
    <w:rsid w:val="00305273"/>
    <w:rsid w:val="00305DB6"/>
    <w:rsid w:val="003074C7"/>
    <w:rsid w:val="00311535"/>
    <w:rsid w:val="00311B72"/>
    <w:rsid w:val="00311E2F"/>
    <w:rsid w:val="0031207B"/>
    <w:rsid w:val="00312299"/>
    <w:rsid w:val="003124CD"/>
    <w:rsid w:val="00312740"/>
    <w:rsid w:val="00312E0A"/>
    <w:rsid w:val="00313BA3"/>
    <w:rsid w:val="003146D2"/>
    <w:rsid w:val="00315378"/>
    <w:rsid w:val="00316B77"/>
    <w:rsid w:val="00316C25"/>
    <w:rsid w:val="003172AD"/>
    <w:rsid w:val="00317912"/>
    <w:rsid w:val="003202F4"/>
    <w:rsid w:val="0032072B"/>
    <w:rsid w:val="003222D7"/>
    <w:rsid w:val="003225E7"/>
    <w:rsid w:val="003226E8"/>
    <w:rsid w:val="0032405C"/>
    <w:rsid w:val="003266D9"/>
    <w:rsid w:val="00327904"/>
    <w:rsid w:val="003279A4"/>
    <w:rsid w:val="00331310"/>
    <w:rsid w:val="00331448"/>
    <w:rsid w:val="003355C2"/>
    <w:rsid w:val="00335C38"/>
    <w:rsid w:val="003361E2"/>
    <w:rsid w:val="00337B1D"/>
    <w:rsid w:val="003410BD"/>
    <w:rsid w:val="003411EF"/>
    <w:rsid w:val="00341F99"/>
    <w:rsid w:val="003468FD"/>
    <w:rsid w:val="00347541"/>
    <w:rsid w:val="00347B0D"/>
    <w:rsid w:val="00350A45"/>
    <w:rsid w:val="00352326"/>
    <w:rsid w:val="0035275B"/>
    <w:rsid w:val="00352E81"/>
    <w:rsid w:val="0035638D"/>
    <w:rsid w:val="00356EB2"/>
    <w:rsid w:val="003570CC"/>
    <w:rsid w:val="00357878"/>
    <w:rsid w:val="00357C16"/>
    <w:rsid w:val="00357FA8"/>
    <w:rsid w:val="003604DB"/>
    <w:rsid w:val="0036205F"/>
    <w:rsid w:val="00364487"/>
    <w:rsid w:val="003652FD"/>
    <w:rsid w:val="00365631"/>
    <w:rsid w:val="00366555"/>
    <w:rsid w:val="00374632"/>
    <w:rsid w:val="00374B6F"/>
    <w:rsid w:val="00376787"/>
    <w:rsid w:val="00377CAE"/>
    <w:rsid w:val="0038310C"/>
    <w:rsid w:val="00384D61"/>
    <w:rsid w:val="00384FBF"/>
    <w:rsid w:val="0038500E"/>
    <w:rsid w:val="003854EC"/>
    <w:rsid w:val="00385A87"/>
    <w:rsid w:val="00386611"/>
    <w:rsid w:val="0038680B"/>
    <w:rsid w:val="00387B27"/>
    <w:rsid w:val="00387D2B"/>
    <w:rsid w:val="00391A3C"/>
    <w:rsid w:val="00391AC6"/>
    <w:rsid w:val="00391ED2"/>
    <w:rsid w:val="00392449"/>
    <w:rsid w:val="003954E9"/>
    <w:rsid w:val="00395D62"/>
    <w:rsid w:val="003964CA"/>
    <w:rsid w:val="00396C0D"/>
    <w:rsid w:val="00396DEF"/>
    <w:rsid w:val="0039772F"/>
    <w:rsid w:val="003A0259"/>
    <w:rsid w:val="003A0B11"/>
    <w:rsid w:val="003A1C36"/>
    <w:rsid w:val="003A3CB0"/>
    <w:rsid w:val="003A4CE8"/>
    <w:rsid w:val="003A6D33"/>
    <w:rsid w:val="003B0AC9"/>
    <w:rsid w:val="003B1564"/>
    <w:rsid w:val="003B1614"/>
    <w:rsid w:val="003B3824"/>
    <w:rsid w:val="003B3FB9"/>
    <w:rsid w:val="003B5C13"/>
    <w:rsid w:val="003C15C9"/>
    <w:rsid w:val="003C17EF"/>
    <w:rsid w:val="003C20BB"/>
    <w:rsid w:val="003C2378"/>
    <w:rsid w:val="003C2723"/>
    <w:rsid w:val="003C2F6D"/>
    <w:rsid w:val="003C3111"/>
    <w:rsid w:val="003C59E6"/>
    <w:rsid w:val="003C7D39"/>
    <w:rsid w:val="003D104E"/>
    <w:rsid w:val="003D1D5F"/>
    <w:rsid w:val="003D2369"/>
    <w:rsid w:val="003D2872"/>
    <w:rsid w:val="003D28D5"/>
    <w:rsid w:val="003D2C97"/>
    <w:rsid w:val="003D334C"/>
    <w:rsid w:val="003D49FE"/>
    <w:rsid w:val="003D5788"/>
    <w:rsid w:val="003D5A8F"/>
    <w:rsid w:val="003D69F3"/>
    <w:rsid w:val="003E0E6C"/>
    <w:rsid w:val="003E1392"/>
    <w:rsid w:val="003E3834"/>
    <w:rsid w:val="003E552E"/>
    <w:rsid w:val="003E5F99"/>
    <w:rsid w:val="003E6245"/>
    <w:rsid w:val="003E651C"/>
    <w:rsid w:val="003F1269"/>
    <w:rsid w:val="003F2184"/>
    <w:rsid w:val="003F3050"/>
    <w:rsid w:val="003F36CF"/>
    <w:rsid w:val="003F39D3"/>
    <w:rsid w:val="003F3BE1"/>
    <w:rsid w:val="003F611E"/>
    <w:rsid w:val="003F64B5"/>
    <w:rsid w:val="003F6DA8"/>
    <w:rsid w:val="003F7B92"/>
    <w:rsid w:val="004074B7"/>
    <w:rsid w:val="004075E8"/>
    <w:rsid w:val="00407706"/>
    <w:rsid w:val="00407A08"/>
    <w:rsid w:val="00410264"/>
    <w:rsid w:val="004128E0"/>
    <w:rsid w:val="004134A2"/>
    <w:rsid w:val="00413A7D"/>
    <w:rsid w:val="00414955"/>
    <w:rsid w:val="00415D95"/>
    <w:rsid w:val="004170A8"/>
    <w:rsid w:val="00417DE0"/>
    <w:rsid w:val="0042135F"/>
    <w:rsid w:val="004239E3"/>
    <w:rsid w:val="00424240"/>
    <w:rsid w:val="004261B9"/>
    <w:rsid w:val="00427C4F"/>
    <w:rsid w:val="00427DE7"/>
    <w:rsid w:val="00430ADE"/>
    <w:rsid w:val="00430B0E"/>
    <w:rsid w:val="004324D8"/>
    <w:rsid w:val="00433AEF"/>
    <w:rsid w:val="00433D82"/>
    <w:rsid w:val="004363E9"/>
    <w:rsid w:val="00436602"/>
    <w:rsid w:val="00440861"/>
    <w:rsid w:val="00441746"/>
    <w:rsid w:val="0044211C"/>
    <w:rsid w:val="004421B4"/>
    <w:rsid w:val="00443BF6"/>
    <w:rsid w:val="00446149"/>
    <w:rsid w:val="00450497"/>
    <w:rsid w:val="00452E32"/>
    <w:rsid w:val="004538E3"/>
    <w:rsid w:val="00453E93"/>
    <w:rsid w:val="0045633F"/>
    <w:rsid w:val="0045724A"/>
    <w:rsid w:val="00457D22"/>
    <w:rsid w:val="00460F6C"/>
    <w:rsid w:val="00462542"/>
    <w:rsid w:val="004638E6"/>
    <w:rsid w:val="00463E53"/>
    <w:rsid w:val="00464B00"/>
    <w:rsid w:val="00465310"/>
    <w:rsid w:val="00466545"/>
    <w:rsid w:val="00466CFB"/>
    <w:rsid w:val="004670C2"/>
    <w:rsid w:val="004700D9"/>
    <w:rsid w:val="0047032A"/>
    <w:rsid w:val="004719D3"/>
    <w:rsid w:val="004730FA"/>
    <w:rsid w:val="00474C9F"/>
    <w:rsid w:val="00481B1F"/>
    <w:rsid w:val="0048206D"/>
    <w:rsid w:val="004821E1"/>
    <w:rsid w:val="00482919"/>
    <w:rsid w:val="0048489A"/>
    <w:rsid w:val="00485DA1"/>
    <w:rsid w:val="00485E25"/>
    <w:rsid w:val="004878BA"/>
    <w:rsid w:val="00490D74"/>
    <w:rsid w:val="00490E48"/>
    <w:rsid w:val="00491EB3"/>
    <w:rsid w:val="00493DB7"/>
    <w:rsid w:val="004941E8"/>
    <w:rsid w:val="00495377"/>
    <w:rsid w:val="004959CB"/>
    <w:rsid w:val="0049722B"/>
    <w:rsid w:val="00497A3B"/>
    <w:rsid w:val="00497EFE"/>
    <w:rsid w:val="004A1947"/>
    <w:rsid w:val="004A3333"/>
    <w:rsid w:val="004A3B05"/>
    <w:rsid w:val="004A3BC8"/>
    <w:rsid w:val="004A4556"/>
    <w:rsid w:val="004A5686"/>
    <w:rsid w:val="004A7780"/>
    <w:rsid w:val="004B035E"/>
    <w:rsid w:val="004B0726"/>
    <w:rsid w:val="004B2F46"/>
    <w:rsid w:val="004B33AE"/>
    <w:rsid w:val="004B3A75"/>
    <w:rsid w:val="004B43FE"/>
    <w:rsid w:val="004B50F8"/>
    <w:rsid w:val="004B5477"/>
    <w:rsid w:val="004B63DC"/>
    <w:rsid w:val="004B76F2"/>
    <w:rsid w:val="004B77EB"/>
    <w:rsid w:val="004B7B5A"/>
    <w:rsid w:val="004C0FB2"/>
    <w:rsid w:val="004C2DDB"/>
    <w:rsid w:val="004C610D"/>
    <w:rsid w:val="004C614C"/>
    <w:rsid w:val="004C7DA6"/>
    <w:rsid w:val="004D0395"/>
    <w:rsid w:val="004D14A7"/>
    <w:rsid w:val="004D1DB4"/>
    <w:rsid w:val="004D2021"/>
    <w:rsid w:val="004D5CAE"/>
    <w:rsid w:val="004D7C62"/>
    <w:rsid w:val="004E11C2"/>
    <w:rsid w:val="004E129E"/>
    <w:rsid w:val="004E1904"/>
    <w:rsid w:val="004E424B"/>
    <w:rsid w:val="004E62AE"/>
    <w:rsid w:val="004E758C"/>
    <w:rsid w:val="004E7A93"/>
    <w:rsid w:val="004F0303"/>
    <w:rsid w:val="004F06FB"/>
    <w:rsid w:val="004F124B"/>
    <w:rsid w:val="004F1DBF"/>
    <w:rsid w:val="004F1F0D"/>
    <w:rsid w:val="004F262B"/>
    <w:rsid w:val="004F26EA"/>
    <w:rsid w:val="004F37B7"/>
    <w:rsid w:val="004F7F0B"/>
    <w:rsid w:val="0050267B"/>
    <w:rsid w:val="00503B5C"/>
    <w:rsid w:val="00503F1C"/>
    <w:rsid w:val="005043BB"/>
    <w:rsid w:val="00506F4B"/>
    <w:rsid w:val="005072D6"/>
    <w:rsid w:val="005100A6"/>
    <w:rsid w:val="0051113F"/>
    <w:rsid w:val="00511A11"/>
    <w:rsid w:val="00511CFB"/>
    <w:rsid w:val="0051324D"/>
    <w:rsid w:val="00513EA8"/>
    <w:rsid w:val="00514830"/>
    <w:rsid w:val="0051552C"/>
    <w:rsid w:val="0051748F"/>
    <w:rsid w:val="0052012D"/>
    <w:rsid w:val="005218D3"/>
    <w:rsid w:val="005230C0"/>
    <w:rsid w:val="005256B3"/>
    <w:rsid w:val="0052651E"/>
    <w:rsid w:val="00526FE3"/>
    <w:rsid w:val="005275C8"/>
    <w:rsid w:val="00530892"/>
    <w:rsid w:val="00531754"/>
    <w:rsid w:val="00533BB4"/>
    <w:rsid w:val="00534002"/>
    <w:rsid w:val="005370F0"/>
    <w:rsid w:val="00537251"/>
    <w:rsid w:val="005439A9"/>
    <w:rsid w:val="00544428"/>
    <w:rsid w:val="005474C6"/>
    <w:rsid w:val="005522B6"/>
    <w:rsid w:val="00554039"/>
    <w:rsid w:val="005553B2"/>
    <w:rsid w:val="00556269"/>
    <w:rsid w:val="00557537"/>
    <w:rsid w:val="00557C02"/>
    <w:rsid w:val="00562C70"/>
    <w:rsid w:val="00564D6A"/>
    <w:rsid w:val="00564F61"/>
    <w:rsid w:val="00566067"/>
    <w:rsid w:val="00566BF2"/>
    <w:rsid w:val="0056741A"/>
    <w:rsid w:val="005675D1"/>
    <w:rsid w:val="005701D5"/>
    <w:rsid w:val="00573A4C"/>
    <w:rsid w:val="005740BA"/>
    <w:rsid w:val="00574797"/>
    <w:rsid w:val="00574B2C"/>
    <w:rsid w:val="0058132C"/>
    <w:rsid w:val="005815F7"/>
    <w:rsid w:val="00581637"/>
    <w:rsid w:val="00582243"/>
    <w:rsid w:val="00585EA5"/>
    <w:rsid w:val="005913D8"/>
    <w:rsid w:val="005934C0"/>
    <w:rsid w:val="005953EE"/>
    <w:rsid w:val="00595847"/>
    <w:rsid w:val="005961A9"/>
    <w:rsid w:val="005962FB"/>
    <w:rsid w:val="0059779F"/>
    <w:rsid w:val="00597BEF"/>
    <w:rsid w:val="005A21B9"/>
    <w:rsid w:val="005A2C2C"/>
    <w:rsid w:val="005A3A21"/>
    <w:rsid w:val="005A5F76"/>
    <w:rsid w:val="005A7A6A"/>
    <w:rsid w:val="005A7E28"/>
    <w:rsid w:val="005B0567"/>
    <w:rsid w:val="005B0BFF"/>
    <w:rsid w:val="005B0CF3"/>
    <w:rsid w:val="005B27C0"/>
    <w:rsid w:val="005B36DD"/>
    <w:rsid w:val="005B3DEF"/>
    <w:rsid w:val="005B3FBF"/>
    <w:rsid w:val="005B4804"/>
    <w:rsid w:val="005B6960"/>
    <w:rsid w:val="005B6BA7"/>
    <w:rsid w:val="005C3E32"/>
    <w:rsid w:val="005C402B"/>
    <w:rsid w:val="005C44E0"/>
    <w:rsid w:val="005C4CCF"/>
    <w:rsid w:val="005D13DA"/>
    <w:rsid w:val="005D15FF"/>
    <w:rsid w:val="005D2022"/>
    <w:rsid w:val="005D20DE"/>
    <w:rsid w:val="005D247C"/>
    <w:rsid w:val="005D25FA"/>
    <w:rsid w:val="005D3F5C"/>
    <w:rsid w:val="005D4244"/>
    <w:rsid w:val="005D4AF0"/>
    <w:rsid w:val="005E10D9"/>
    <w:rsid w:val="005E11B9"/>
    <w:rsid w:val="005E2349"/>
    <w:rsid w:val="005E3130"/>
    <w:rsid w:val="005E4337"/>
    <w:rsid w:val="005E5538"/>
    <w:rsid w:val="005E5B98"/>
    <w:rsid w:val="005E76E4"/>
    <w:rsid w:val="005E7EC2"/>
    <w:rsid w:val="005F00E4"/>
    <w:rsid w:val="005F090A"/>
    <w:rsid w:val="005F0F40"/>
    <w:rsid w:val="005F238B"/>
    <w:rsid w:val="005F2D0C"/>
    <w:rsid w:val="005F4F40"/>
    <w:rsid w:val="005F5C09"/>
    <w:rsid w:val="005F6DB4"/>
    <w:rsid w:val="005F7425"/>
    <w:rsid w:val="00601763"/>
    <w:rsid w:val="00601869"/>
    <w:rsid w:val="0060256C"/>
    <w:rsid w:val="006040E1"/>
    <w:rsid w:val="0060458F"/>
    <w:rsid w:val="00604EA7"/>
    <w:rsid w:val="0060537C"/>
    <w:rsid w:val="00606699"/>
    <w:rsid w:val="0060701F"/>
    <w:rsid w:val="006116A2"/>
    <w:rsid w:val="00611D5A"/>
    <w:rsid w:val="00612014"/>
    <w:rsid w:val="00612289"/>
    <w:rsid w:val="00612B2F"/>
    <w:rsid w:val="00613FB4"/>
    <w:rsid w:val="00614EDE"/>
    <w:rsid w:val="006158BA"/>
    <w:rsid w:val="00616470"/>
    <w:rsid w:val="00617836"/>
    <w:rsid w:val="006178A6"/>
    <w:rsid w:val="0062035A"/>
    <w:rsid w:val="0062041D"/>
    <w:rsid w:val="00621EB9"/>
    <w:rsid w:val="00622CFA"/>
    <w:rsid w:val="006235F0"/>
    <w:rsid w:val="00625A39"/>
    <w:rsid w:val="00625AC6"/>
    <w:rsid w:val="00625CFC"/>
    <w:rsid w:val="0062623B"/>
    <w:rsid w:val="00626742"/>
    <w:rsid w:val="00627261"/>
    <w:rsid w:val="006302B8"/>
    <w:rsid w:val="006310DD"/>
    <w:rsid w:val="0063464D"/>
    <w:rsid w:val="00634A4B"/>
    <w:rsid w:val="00635B9A"/>
    <w:rsid w:val="00635BB1"/>
    <w:rsid w:val="00636160"/>
    <w:rsid w:val="00637278"/>
    <w:rsid w:val="006377B0"/>
    <w:rsid w:val="0064064B"/>
    <w:rsid w:val="00641C9B"/>
    <w:rsid w:val="00641F51"/>
    <w:rsid w:val="00642535"/>
    <w:rsid w:val="00643968"/>
    <w:rsid w:val="006444E2"/>
    <w:rsid w:val="0064464B"/>
    <w:rsid w:val="0064570B"/>
    <w:rsid w:val="00645967"/>
    <w:rsid w:val="006467EC"/>
    <w:rsid w:val="00647CC8"/>
    <w:rsid w:val="006505BE"/>
    <w:rsid w:val="00651243"/>
    <w:rsid w:val="006512D4"/>
    <w:rsid w:val="00651526"/>
    <w:rsid w:val="00652160"/>
    <w:rsid w:val="0065227F"/>
    <w:rsid w:val="006528DF"/>
    <w:rsid w:val="00653644"/>
    <w:rsid w:val="00654081"/>
    <w:rsid w:val="00654B9D"/>
    <w:rsid w:val="00656443"/>
    <w:rsid w:val="006577F2"/>
    <w:rsid w:val="00660DEC"/>
    <w:rsid w:val="0066140A"/>
    <w:rsid w:val="00661756"/>
    <w:rsid w:val="006631CF"/>
    <w:rsid w:val="00663260"/>
    <w:rsid w:val="00663FE0"/>
    <w:rsid w:val="00665AAD"/>
    <w:rsid w:val="0066650B"/>
    <w:rsid w:val="00666CAB"/>
    <w:rsid w:val="006714D1"/>
    <w:rsid w:val="00671BF9"/>
    <w:rsid w:val="0067410C"/>
    <w:rsid w:val="00674302"/>
    <w:rsid w:val="00674A7B"/>
    <w:rsid w:val="00675527"/>
    <w:rsid w:val="00675E5E"/>
    <w:rsid w:val="00677BE3"/>
    <w:rsid w:val="00680761"/>
    <w:rsid w:val="006808E0"/>
    <w:rsid w:val="006838BD"/>
    <w:rsid w:val="006841E4"/>
    <w:rsid w:val="006857CE"/>
    <w:rsid w:val="0068647B"/>
    <w:rsid w:val="00690634"/>
    <w:rsid w:val="006916D2"/>
    <w:rsid w:val="0069200B"/>
    <w:rsid w:val="006937EA"/>
    <w:rsid w:val="00693ED6"/>
    <w:rsid w:val="00695B17"/>
    <w:rsid w:val="00697C6E"/>
    <w:rsid w:val="006A0E0C"/>
    <w:rsid w:val="006A3B1C"/>
    <w:rsid w:val="006A6902"/>
    <w:rsid w:val="006A7287"/>
    <w:rsid w:val="006B0041"/>
    <w:rsid w:val="006B0AFB"/>
    <w:rsid w:val="006B0E4E"/>
    <w:rsid w:val="006B152F"/>
    <w:rsid w:val="006B24BB"/>
    <w:rsid w:val="006B65BB"/>
    <w:rsid w:val="006B7FE2"/>
    <w:rsid w:val="006C0063"/>
    <w:rsid w:val="006C09EA"/>
    <w:rsid w:val="006C12F2"/>
    <w:rsid w:val="006C1BCE"/>
    <w:rsid w:val="006C2C97"/>
    <w:rsid w:val="006C3A42"/>
    <w:rsid w:val="006C4268"/>
    <w:rsid w:val="006C57F7"/>
    <w:rsid w:val="006C7D88"/>
    <w:rsid w:val="006D02C9"/>
    <w:rsid w:val="006D2788"/>
    <w:rsid w:val="006D28DE"/>
    <w:rsid w:val="006D36F4"/>
    <w:rsid w:val="006D68CC"/>
    <w:rsid w:val="006D6B9F"/>
    <w:rsid w:val="006E0D05"/>
    <w:rsid w:val="006E187B"/>
    <w:rsid w:val="006E1A84"/>
    <w:rsid w:val="006E2C6C"/>
    <w:rsid w:val="006E3A0E"/>
    <w:rsid w:val="006E47F4"/>
    <w:rsid w:val="006E7126"/>
    <w:rsid w:val="006E7A3F"/>
    <w:rsid w:val="006F7B90"/>
    <w:rsid w:val="00703727"/>
    <w:rsid w:val="00704786"/>
    <w:rsid w:val="00705683"/>
    <w:rsid w:val="00706D92"/>
    <w:rsid w:val="00706E2C"/>
    <w:rsid w:val="0070700C"/>
    <w:rsid w:val="0070796C"/>
    <w:rsid w:val="00710E22"/>
    <w:rsid w:val="00712362"/>
    <w:rsid w:val="00713152"/>
    <w:rsid w:val="00714247"/>
    <w:rsid w:val="00714FED"/>
    <w:rsid w:val="00715418"/>
    <w:rsid w:val="00721062"/>
    <w:rsid w:val="00722D58"/>
    <w:rsid w:val="00725091"/>
    <w:rsid w:val="00727531"/>
    <w:rsid w:val="007320A2"/>
    <w:rsid w:val="007322ED"/>
    <w:rsid w:val="007334EC"/>
    <w:rsid w:val="0073401B"/>
    <w:rsid w:val="00734724"/>
    <w:rsid w:val="007351EE"/>
    <w:rsid w:val="0073563E"/>
    <w:rsid w:val="00736092"/>
    <w:rsid w:val="007367CE"/>
    <w:rsid w:val="00736A6A"/>
    <w:rsid w:val="007374CB"/>
    <w:rsid w:val="00737B94"/>
    <w:rsid w:val="00737DD7"/>
    <w:rsid w:val="007406E6"/>
    <w:rsid w:val="007409E2"/>
    <w:rsid w:val="00740E58"/>
    <w:rsid w:val="00741C26"/>
    <w:rsid w:val="0074218A"/>
    <w:rsid w:val="00742AD9"/>
    <w:rsid w:val="00743F0E"/>
    <w:rsid w:val="00744D87"/>
    <w:rsid w:val="00745531"/>
    <w:rsid w:val="00745B70"/>
    <w:rsid w:val="00746186"/>
    <w:rsid w:val="0075054B"/>
    <w:rsid w:val="00750F37"/>
    <w:rsid w:val="0075312E"/>
    <w:rsid w:val="00755476"/>
    <w:rsid w:val="00755EF2"/>
    <w:rsid w:val="0075750C"/>
    <w:rsid w:val="00761065"/>
    <w:rsid w:val="00762EFD"/>
    <w:rsid w:val="0076351C"/>
    <w:rsid w:val="00764F3D"/>
    <w:rsid w:val="0076792C"/>
    <w:rsid w:val="00770BD4"/>
    <w:rsid w:val="00770F3C"/>
    <w:rsid w:val="00771F2D"/>
    <w:rsid w:val="007767C9"/>
    <w:rsid w:val="007805AF"/>
    <w:rsid w:val="00780E5B"/>
    <w:rsid w:val="0078144E"/>
    <w:rsid w:val="00782C22"/>
    <w:rsid w:val="007833D6"/>
    <w:rsid w:val="0078416B"/>
    <w:rsid w:val="00792F42"/>
    <w:rsid w:val="0079495C"/>
    <w:rsid w:val="007955B8"/>
    <w:rsid w:val="0079564A"/>
    <w:rsid w:val="00795D66"/>
    <w:rsid w:val="00796CEF"/>
    <w:rsid w:val="007A02B5"/>
    <w:rsid w:val="007A0444"/>
    <w:rsid w:val="007A0BF7"/>
    <w:rsid w:val="007A48C2"/>
    <w:rsid w:val="007A5302"/>
    <w:rsid w:val="007A549F"/>
    <w:rsid w:val="007A6D72"/>
    <w:rsid w:val="007A758D"/>
    <w:rsid w:val="007A75AB"/>
    <w:rsid w:val="007A77B5"/>
    <w:rsid w:val="007A786A"/>
    <w:rsid w:val="007B132E"/>
    <w:rsid w:val="007B1539"/>
    <w:rsid w:val="007B2DB9"/>
    <w:rsid w:val="007B3302"/>
    <w:rsid w:val="007B524E"/>
    <w:rsid w:val="007B6C60"/>
    <w:rsid w:val="007B703F"/>
    <w:rsid w:val="007B7121"/>
    <w:rsid w:val="007B7774"/>
    <w:rsid w:val="007C349A"/>
    <w:rsid w:val="007C3731"/>
    <w:rsid w:val="007C374A"/>
    <w:rsid w:val="007C5E0A"/>
    <w:rsid w:val="007C6955"/>
    <w:rsid w:val="007D1946"/>
    <w:rsid w:val="007D1D86"/>
    <w:rsid w:val="007D2767"/>
    <w:rsid w:val="007D2D17"/>
    <w:rsid w:val="007D34D3"/>
    <w:rsid w:val="007D4092"/>
    <w:rsid w:val="007D466D"/>
    <w:rsid w:val="007D6A20"/>
    <w:rsid w:val="007D7690"/>
    <w:rsid w:val="007E1224"/>
    <w:rsid w:val="007E1D57"/>
    <w:rsid w:val="007E2F0F"/>
    <w:rsid w:val="007E42DF"/>
    <w:rsid w:val="007E43A9"/>
    <w:rsid w:val="007E4814"/>
    <w:rsid w:val="007E6818"/>
    <w:rsid w:val="007E6B80"/>
    <w:rsid w:val="007F1B57"/>
    <w:rsid w:val="007F1C2A"/>
    <w:rsid w:val="007F3CEF"/>
    <w:rsid w:val="007F4C43"/>
    <w:rsid w:val="007F6ABD"/>
    <w:rsid w:val="007F6FEE"/>
    <w:rsid w:val="007F7B3F"/>
    <w:rsid w:val="00800E0E"/>
    <w:rsid w:val="00802567"/>
    <w:rsid w:val="008025F0"/>
    <w:rsid w:val="00802D03"/>
    <w:rsid w:val="00805022"/>
    <w:rsid w:val="008053D5"/>
    <w:rsid w:val="00807B4C"/>
    <w:rsid w:val="008104D0"/>
    <w:rsid w:val="0081055A"/>
    <w:rsid w:val="0081063C"/>
    <w:rsid w:val="00811700"/>
    <w:rsid w:val="008121C2"/>
    <w:rsid w:val="00812746"/>
    <w:rsid w:val="0081287A"/>
    <w:rsid w:val="00813230"/>
    <w:rsid w:val="00820047"/>
    <w:rsid w:val="0082136E"/>
    <w:rsid w:val="00821557"/>
    <w:rsid w:val="0082233A"/>
    <w:rsid w:val="00822D2D"/>
    <w:rsid w:val="008240F2"/>
    <w:rsid w:val="008255AA"/>
    <w:rsid w:val="00827CB6"/>
    <w:rsid w:val="00830EED"/>
    <w:rsid w:val="0083181A"/>
    <w:rsid w:val="008347A4"/>
    <w:rsid w:val="008358C8"/>
    <w:rsid w:val="00835FF0"/>
    <w:rsid w:val="00836DF7"/>
    <w:rsid w:val="008372D5"/>
    <w:rsid w:val="0084146C"/>
    <w:rsid w:val="0084366C"/>
    <w:rsid w:val="008506DD"/>
    <w:rsid w:val="00852232"/>
    <w:rsid w:val="00852F46"/>
    <w:rsid w:val="008547AD"/>
    <w:rsid w:val="00855419"/>
    <w:rsid w:val="00857A35"/>
    <w:rsid w:val="0086018F"/>
    <w:rsid w:val="00860764"/>
    <w:rsid w:val="0086337F"/>
    <w:rsid w:val="00864F70"/>
    <w:rsid w:val="00865AC2"/>
    <w:rsid w:val="00867BD1"/>
    <w:rsid w:val="00870476"/>
    <w:rsid w:val="00870F44"/>
    <w:rsid w:val="0087114A"/>
    <w:rsid w:val="0087192F"/>
    <w:rsid w:val="00871D54"/>
    <w:rsid w:val="008723E7"/>
    <w:rsid w:val="00873CEA"/>
    <w:rsid w:val="00873D4C"/>
    <w:rsid w:val="008745E9"/>
    <w:rsid w:val="00874A85"/>
    <w:rsid w:val="008756C9"/>
    <w:rsid w:val="00876487"/>
    <w:rsid w:val="00880338"/>
    <w:rsid w:val="00885526"/>
    <w:rsid w:val="008860ED"/>
    <w:rsid w:val="00886962"/>
    <w:rsid w:val="008873A2"/>
    <w:rsid w:val="00890125"/>
    <w:rsid w:val="008901FF"/>
    <w:rsid w:val="00891300"/>
    <w:rsid w:val="00891A72"/>
    <w:rsid w:val="008938EF"/>
    <w:rsid w:val="00893B5F"/>
    <w:rsid w:val="00893EBE"/>
    <w:rsid w:val="00894A2E"/>
    <w:rsid w:val="008963D5"/>
    <w:rsid w:val="008A068E"/>
    <w:rsid w:val="008A0732"/>
    <w:rsid w:val="008A0853"/>
    <w:rsid w:val="008A14A0"/>
    <w:rsid w:val="008A19B9"/>
    <w:rsid w:val="008A1DBA"/>
    <w:rsid w:val="008A4FAD"/>
    <w:rsid w:val="008A5D36"/>
    <w:rsid w:val="008A676F"/>
    <w:rsid w:val="008A6A2B"/>
    <w:rsid w:val="008A74CB"/>
    <w:rsid w:val="008B2783"/>
    <w:rsid w:val="008B558C"/>
    <w:rsid w:val="008B5C1A"/>
    <w:rsid w:val="008B5E09"/>
    <w:rsid w:val="008B6898"/>
    <w:rsid w:val="008B7FE0"/>
    <w:rsid w:val="008C0C7F"/>
    <w:rsid w:val="008C1182"/>
    <w:rsid w:val="008C1234"/>
    <w:rsid w:val="008C152C"/>
    <w:rsid w:val="008C19D0"/>
    <w:rsid w:val="008C1A73"/>
    <w:rsid w:val="008C226D"/>
    <w:rsid w:val="008C4304"/>
    <w:rsid w:val="008C4E42"/>
    <w:rsid w:val="008C6DC5"/>
    <w:rsid w:val="008C7486"/>
    <w:rsid w:val="008C7717"/>
    <w:rsid w:val="008C7DE4"/>
    <w:rsid w:val="008D00D3"/>
    <w:rsid w:val="008D1992"/>
    <w:rsid w:val="008D354A"/>
    <w:rsid w:val="008D5E54"/>
    <w:rsid w:val="008D6953"/>
    <w:rsid w:val="008D7203"/>
    <w:rsid w:val="008D762E"/>
    <w:rsid w:val="008D7868"/>
    <w:rsid w:val="008E035B"/>
    <w:rsid w:val="008E1D15"/>
    <w:rsid w:val="008E2CF8"/>
    <w:rsid w:val="008E47E9"/>
    <w:rsid w:val="008E540B"/>
    <w:rsid w:val="008E695C"/>
    <w:rsid w:val="008F0283"/>
    <w:rsid w:val="008F4400"/>
    <w:rsid w:val="008F4E5B"/>
    <w:rsid w:val="008F50AE"/>
    <w:rsid w:val="008F5504"/>
    <w:rsid w:val="008F779A"/>
    <w:rsid w:val="008F7C9E"/>
    <w:rsid w:val="009003F2"/>
    <w:rsid w:val="0090071B"/>
    <w:rsid w:val="009032AE"/>
    <w:rsid w:val="009038CB"/>
    <w:rsid w:val="0090631F"/>
    <w:rsid w:val="009065EA"/>
    <w:rsid w:val="0090784A"/>
    <w:rsid w:val="00910612"/>
    <w:rsid w:val="00910680"/>
    <w:rsid w:val="00910B24"/>
    <w:rsid w:val="0091137A"/>
    <w:rsid w:val="00912501"/>
    <w:rsid w:val="009135D8"/>
    <w:rsid w:val="00914352"/>
    <w:rsid w:val="009143E8"/>
    <w:rsid w:val="009144BE"/>
    <w:rsid w:val="00921064"/>
    <w:rsid w:val="009212F3"/>
    <w:rsid w:val="009259DC"/>
    <w:rsid w:val="00926955"/>
    <w:rsid w:val="00927CA6"/>
    <w:rsid w:val="00930DC0"/>
    <w:rsid w:val="00932928"/>
    <w:rsid w:val="0093377C"/>
    <w:rsid w:val="00933924"/>
    <w:rsid w:val="009344DA"/>
    <w:rsid w:val="009365D6"/>
    <w:rsid w:val="009372E5"/>
    <w:rsid w:val="0093763C"/>
    <w:rsid w:val="0094032C"/>
    <w:rsid w:val="009415FF"/>
    <w:rsid w:val="00941900"/>
    <w:rsid w:val="009423C5"/>
    <w:rsid w:val="00944B35"/>
    <w:rsid w:val="00944D02"/>
    <w:rsid w:val="00944EA0"/>
    <w:rsid w:val="00944FE2"/>
    <w:rsid w:val="00944FEE"/>
    <w:rsid w:val="0094603C"/>
    <w:rsid w:val="00947312"/>
    <w:rsid w:val="009506EA"/>
    <w:rsid w:val="0095070B"/>
    <w:rsid w:val="00951F25"/>
    <w:rsid w:val="00952F25"/>
    <w:rsid w:val="009537DE"/>
    <w:rsid w:val="00953D2D"/>
    <w:rsid w:val="00957BA7"/>
    <w:rsid w:val="00961DDD"/>
    <w:rsid w:val="00961DFB"/>
    <w:rsid w:val="0096321C"/>
    <w:rsid w:val="00963BB6"/>
    <w:rsid w:val="00964152"/>
    <w:rsid w:val="00966445"/>
    <w:rsid w:val="00966A43"/>
    <w:rsid w:val="009679A4"/>
    <w:rsid w:val="00970845"/>
    <w:rsid w:val="009710B6"/>
    <w:rsid w:val="00971C41"/>
    <w:rsid w:val="00971CB3"/>
    <w:rsid w:val="00973945"/>
    <w:rsid w:val="009745A7"/>
    <w:rsid w:val="00975EA7"/>
    <w:rsid w:val="00976D34"/>
    <w:rsid w:val="00980E77"/>
    <w:rsid w:val="00982C3A"/>
    <w:rsid w:val="00984AB1"/>
    <w:rsid w:val="00985AB8"/>
    <w:rsid w:val="009870B8"/>
    <w:rsid w:val="00987F26"/>
    <w:rsid w:val="0099003A"/>
    <w:rsid w:val="0099107A"/>
    <w:rsid w:val="00992F4E"/>
    <w:rsid w:val="00993A40"/>
    <w:rsid w:val="00996A67"/>
    <w:rsid w:val="009974AC"/>
    <w:rsid w:val="009979D3"/>
    <w:rsid w:val="009A0A6B"/>
    <w:rsid w:val="009A3570"/>
    <w:rsid w:val="009A4F8B"/>
    <w:rsid w:val="009A5D75"/>
    <w:rsid w:val="009A6124"/>
    <w:rsid w:val="009A7F8E"/>
    <w:rsid w:val="009B361E"/>
    <w:rsid w:val="009B3C0E"/>
    <w:rsid w:val="009B3F34"/>
    <w:rsid w:val="009B6645"/>
    <w:rsid w:val="009B680F"/>
    <w:rsid w:val="009B72D0"/>
    <w:rsid w:val="009B7357"/>
    <w:rsid w:val="009B76E3"/>
    <w:rsid w:val="009C0514"/>
    <w:rsid w:val="009C0524"/>
    <w:rsid w:val="009C0786"/>
    <w:rsid w:val="009C097F"/>
    <w:rsid w:val="009C1355"/>
    <w:rsid w:val="009C1A27"/>
    <w:rsid w:val="009C1E2F"/>
    <w:rsid w:val="009C2715"/>
    <w:rsid w:val="009C4D71"/>
    <w:rsid w:val="009C5282"/>
    <w:rsid w:val="009D00BE"/>
    <w:rsid w:val="009D196B"/>
    <w:rsid w:val="009D2A41"/>
    <w:rsid w:val="009D4372"/>
    <w:rsid w:val="009D59DE"/>
    <w:rsid w:val="009D6CD2"/>
    <w:rsid w:val="009D6E8B"/>
    <w:rsid w:val="009D713A"/>
    <w:rsid w:val="009E0034"/>
    <w:rsid w:val="009E3BC4"/>
    <w:rsid w:val="009E64AB"/>
    <w:rsid w:val="009E6D3C"/>
    <w:rsid w:val="009F0363"/>
    <w:rsid w:val="009F06D4"/>
    <w:rsid w:val="009F090D"/>
    <w:rsid w:val="009F1286"/>
    <w:rsid w:val="009F1685"/>
    <w:rsid w:val="009F3BD4"/>
    <w:rsid w:val="009F3EE2"/>
    <w:rsid w:val="009F40E4"/>
    <w:rsid w:val="009F575E"/>
    <w:rsid w:val="009F5DA0"/>
    <w:rsid w:val="009F665E"/>
    <w:rsid w:val="009F6999"/>
    <w:rsid w:val="009F6C3E"/>
    <w:rsid w:val="009F7167"/>
    <w:rsid w:val="009F77F4"/>
    <w:rsid w:val="009F7F60"/>
    <w:rsid w:val="00A00556"/>
    <w:rsid w:val="00A02D89"/>
    <w:rsid w:val="00A04430"/>
    <w:rsid w:val="00A06980"/>
    <w:rsid w:val="00A07516"/>
    <w:rsid w:val="00A116B1"/>
    <w:rsid w:val="00A12B05"/>
    <w:rsid w:val="00A15352"/>
    <w:rsid w:val="00A15DF7"/>
    <w:rsid w:val="00A16D00"/>
    <w:rsid w:val="00A2083F"/>
    <w:rsid w:val="00A20A87"/>
    <w:rsid w:val="00A2238F"/>
    <w:rsid w:val="00A231FD"/>
    <w:rsid w:val="00A24BE9"/>
    <w:rsid w:val="00A25487"/>
    <w:rsid w:val="00A26D24"/>
    <w:rsid w:val="00A27F1C"/>
    <w:rsid w:val="00A304D9"/>
    <w:rsid w:val="00A31569"/>
    <w:rsid w:val="00A32808"/>
    <w:rsid w:val="00A32E8B"/>
    <w:rsid w:val="00A3567F"/>
    <w:rsid w:val="00A35E33"/>
    <w:rsid w:val="00A4027D"/>
    <w:rsid w:val="00A434F4"/>
    <w:rsid w:val="00A43A1A"/>
    <w:rsid w:val="00A45568"/>
    <w:rsid w:val="00A461AF"/>
    <w:rsid w:val="00A46597"/>
    <w:rsid w:val="00A467E2"/>
    <w:rsid w:val="00A469EB"/>
    <w:rsid w:val="00A52A72"/>
    <w:rsid w:val="00A530B1"/>
    <w:rsid w:val="00A532D5"/>
    <w:rsid w:val="00A60590"/>
    <w:rsid w:val="00A62E38"/>
    <w:rsid w:val="00A665B9"/>
    <w:rsid w:val="00A66758"/>
    <w:rsid w:val="00A67887"/>
    <w:rsid w:val="00A72ECD"/>
    <w:rsid w:val="00A73D6C"/>
    <w:rsid w:val="00A76475"/>
    <w:rsid w:val="00A76B28"/>
    <w:rsid w:val="00A80375"/>
    <w:rsid w:val="00A805F5"/>
    <w:rsid w:val="00A80C29"/>
    <w:rsid w:val="00A80C42"/>
    <w:rsid w:val="00A83921"/>
    <w:rsid w:val="00A83C4E"/>
    <w:rsid w:val="00A8422D"/>
    <w:rsid w:val="00A8447D"/>
    <w:rsid w:val="00A87ED1"/>
    <w:rsid w:val="00A96269"/>
    <w:rsid w:val="00A97D7B"/>
    <w:rsid w:val="00AA239B"/>
    <w:rsid w:val="00AA3781"/>
    <w:rsid w:val="00AA49B4"/>
    <w:rsid w:val="00AA609F"/>
    <w:rsid w:val="00AA6CA8"/>
    <w:rsid w:val="00AB03EB"/>
    <w:rsid w:val="00AB0BFB"/>
    <w:rsid w:val="00AB5B85"/>
    <w:rsid w:val="00AB7033"/>
    <w:rsid w:val="00AB7700"/>
    <w:rsid w:val="00AC07E7"/>
    <w:rsid w:val="00AC0A84"/>
    <w:rsid w:val="00AC2099"/>
    <w:rsid w:val="00AC2A95"/>
    <w:rsid w:val="00AC32D5"/>
    <w:rsid w:val="00AC350F"/>
    <w:rsid w:val="00AC4050"/>
    <w:rsid w:val="00AC5FE6"/>
    <w:rsid w:val="00AC733C"/>
    <w:rsid w:val="00AD0810"/>
    <w:rsid w:val="00AD0BE1"/>
    <w:rsid w:val="00AD16AD"/>
    <w:rsid w:val="00AD3F64"/>
    <w:rsid w:val="00AD610C"/>
    <w:rsid w:val="00AD63FD"/>
    <w:rsid w:val="00AD6802"/>
    <w:rsid w:val="00AE0B5F"/>
    <w:rsid w:val="00AE16A7"/>
    <w:rsid w:val="00AE1A52"/>
    <w:rsid w:val="00AE228D"/>
    <w:rsid w:val="00AE26D7"/>
    <w:rsid w:val="00AE57CF"/>
    <w:rsid w:val="00AE59D6"/>
    <w:rsid w:val="00AE6C7E"/>
    <w:rsid w:val="00AE7AE8"/>
    <w:rsid w:val="00AF2480"/>
    <w:rsid w:val="00AF27A1"/>
    <w:rsid w:val="00AF7E96"/>
    <w:rsid w:val="00B006EA"/>
    <w:rsid w:val="00B019A4"/>
    <w:rsid w:val="00B0219E"/>
    <w:rsid w:val="00B03136"/>
    <w:rsid w:val="00B0358F"/>
    <w:rsid w:val="00B03DF9"/>
    <w:rsid w:val="00B05F4A"/>
    <w:rsid w:val="00B06732"/>
    <w:rsid w:val="00B07233"/>
    <w:rsid w:val="00B0789E"/>
    <w:rsid w:val="00B07FB5"/>
    <w:rsid w:val="00B10BD7"/>
    <w:rsid w:val="00B10FEB"/>
    <w:rsid w:val="00B1181E"/>
    <w:rsid w:val="00B1241B"/>
    <w:rsid w:val="00B12F60"/>
    <w:rsid w:val="00B14452"/>
    <w:rsid w:val="00B152EA"/>
    <w:rsid w:val="00B1571C"/>
    <w:rsid w:val="00B165C2"/>
    <w:rsid w:val="00B1677A"/>
    <w:rsid w:val="00B20A51"/>
    <w:rsid w:val="00B21B04"/>
    <w:rsid w:val="00B21E80"/>
    <w:rsid w:val="00B22608"/>
    <w:rsid w:val="00B2307A"/>
    <w:rsid w:val="00B25414"/>
    <w:rsid w:val="00B27CF6"/>
    <w:rsid w:val="00B30F94"/>
    <w:rsid w:val="00B322C5"/>
    <w:rsid w:val="00B34F8D"/>
    <w:rsid w:val="00B35385"/>
    <w:rsid w:val="00B35926"/>
    <w:rsid w:val="00B35EEE"/>
    <w:rsid w:val="00B41660"/>
    <w:rsid w:val="00B41E13"/>
    <w:rsid w:val="00B4283C"/>
    <w:rsid w:val="00B4320E"/>
    <w:rsid w:val="00B4391C"/>
    <w:rsid w:val="00B43E6B"/>
    <w:rsid w:val="00B44A76"/>
    <w:rsid w:val="00B45FF6"/>
    <w:rsid w:val="00B46005"/>
    <w:rsid w:val="00B46A43"/>
    <w:rsid w:val="00B473AE"/>
    <w:rsid w:val="00B47E3D"/>
    <w:rsid w:val="00B47FE6"/>
    <w:rsid w:val="00B51CC6"/>
    <w:rsid w:val="00B521EB"/>
    <w:rsid w:val="00B523A4"/>
    <w:rsid w:val="00B525F2"/>
    <w:rsid w:val="00B52DEB"/>
    <w:rsid w:val="00B5414D"/>
    <w:rsid w:val="00B5788B"/>
    <w:rsid w:val="00B60549"/>
    <w:rsid w:val="00B606F9"/>
    <w:rsid w:val="00B63C6E"/>
    <w:rsid w:val="00B678D3"/>
    <w:rsid w:val="00B70CEB"/>
    <w:rsid w:val="00B71541"/>
    <w:rsid w:val="00B715B3"/>
    <w:rsid w:val="00B716FC"/>
    <w:rsid w:val="00B71C42"/>
    <w:rsid w:val="00B743E7"/>
    <w:rsid w:val="00B75D15"/>
    <w:rsid w:val="00B75F3D"/>
    <w:rsid w:val="00B76812"/>
    <w:rsid w:val="00B76844"/>
    <w:rsid w:val="00B769FD"/>
    <w:rsid w:val="00B8044A"/>
    <w:rsid w:val="00B806DF"/>
    <w:rsid w:val="00B82C36"/>
    <w:rsid w:val="00B82DC7"/>
    <w:rsid w:val="00B82F8F"/>
    <w:rsid w:val="00B8347F"/>
    <w:rsid w:val="00B845AB"/>
    <w:rsid w:val="00B84858"/>
    <w:rsid w:val="00B84A68"/>
    <w:rsid w:val="00B84BFD"/>
    <w:rsid w:val="00B86226"/>
    <w:rsid w:val="00B8624E"/>
    <w:rsid w:val="00B8760E"/>
    <w:rsid w:val="00B87B77"/>
    <w:rsid w:val="00B87E57"/>
    <w:rsid w:val="00B90323"/>
    <w:rsid w:val="00B9042B"/>
    <w:rsid w:val="00B945B0"/>
    <w:rsid w:val="00B94ED0"/>
    <w:rsid w:val="00B94EE3"/>
    <w:rsid w:val="00B971E6"/>
    <w:rsid w:val="00B97638"/>
    <w:rsid w:val="00BA06B1"/>
    <w:rsid w:val="00BA06D8"/>
    <w:rsid w:val="00BA0EDE"/>
    <w:rsid w:val="00BA3168"/>
    <w:rsid w:val="00BA39F6"/>
    <w:rsid w:val="00BA3DDD"/>
    <w:rsid w:val="00BA4129"/>
    <w:rsid w:val="00BB19B6"/>
    <w:rsid w:val="00BB247D"/>
    <w:rsid w:val="00BB30E3"/>
    <w:rsid w:val="00BB4E8B"/>
    <w:rsid w:val="00BB5436"/>
    <w:rsid w:val="00BB58F3"/>
    <w:rsid w:val="00BB5CD2"/>
    <w:rsid w:val="00BC0C56"/>
    <w:rsid w:val="00BC2343"/>
    <w:rsid w:val="00BC2A9A"/>
    <w:rsid w:val="00BC6FA6"/>
    <w:rsid w:val="00BC7DF8"/>
    <w:rsid w:val="00BD0AC8"/>
    <w:rsid w:val="00BD0F17"/>
    <w:rsid w:val="00BD25CA"/>
    <w:rsid w:val="00BD2DCB"/>
    <w:rsid w:val="00BD4828"/>
    <w:rsid w:val="00BD54D9"/>
    <w:rsid w:val="00BD57A6"/>
    <w:rsid w:val="00BD799B"/>
    <w:rsid w:val="00BD7ACD"/>
    <w:rsid w:val="00BE4C7B"/>
    <w:rsid w:val="00BE684F"/>
    <w:rsid w:val="00BE7883"/>
    <w:rsid w:val="00BF213E"/>
    <w:rsid w:val="00BF2663"/>
    <w:rsid w:val="00BF6C92"/>
    <w:rsid w:val="00BF704A"/>
    <w:rsid w:val="00C00DC8"/>
    <w:rsid w:val="00C01400"/>
    <w:rsid w:val="00C02F3E"/>
    <w:rsid w:val="00C03BA1"/>
    <w:rsid w:val="00C04FD5"/>
    <w:rsid w:val="00C07936"/>
    <w:rsid w:val="00C07C5F"/>
    <w:rsid w:val="00C07F73"/>
    <w:rsid w:val="00C10808"/>
    <w:rsid w:val="00C11E5D"/>
    <w:rsid w:val="00C121D7"/>
    <w:rsid w:val="00C14838"/>
    <w:rsid w:val="00C14950"/>
    <w:rsid w:val="00C14CBD"/>
    <w:rsid w:val="00C15429"/>
    <w:rsid w:val="00C15F0E"/>
    <w:rsid w:val="00C16BBC"/>
    <w:rsid w:val="00C20DA3"/>
    <w:rsid w:val="00C20E7F"/>
    <w:rsid w:val="00C258E0"/>
    <w:rsid w:val="00C25E9B"/>
    <w:rsid w:val="00C262C2"/>
    <w:rsid w:val="00C26D24"/>
    <w:rsid w:val="00C26FEE"/>
    <w:rsid w:val="00C32495"/>
    <w:rsid w:val="00C34CD8"/>
    <w:rsid w:val="00C37601"/>
    <w:rsid w:val="00C413EB"/>
    <w:rsid w:val="00C41854"/>
    <w:rsid w:val="00C45946"/>
    <w:rsid w:val="00C47F6B"/>
    <w:rsid w:val="00C52E23"/>
    <w:rsid w:val="00C5477C"/>
    <w:rsid w:val="00C565D8"/>
    <w:rsid w:val="00C5684F"/>
    <w:rsid w:val="00C57E42"/>
    <w:rsid w:val="00C6002F"/>
    <w:rsid w:val="00C62EB6"/>
    <w:rsid w:val="00C631BC"/>
    <w:rsid w:val="00C634AD"/>
    <w:rsid w:val="00C639FA"/>
    <w:rsid w:val="00C64214"/>
    <w:rsid w:val="00C64A22"/>
    <w:rsid w:val="00C65AF6"/>
    <w:rsid w:val="00C66151"/>
    <w:rsid w:val="00C66923"/>
    <w:rsid w:val="00C712E0"/>
    <w:rsid w:val="00C72044"/>
    <w:rsid w:val="00C7221A"/>
    <w:rsid w:val="00C72FB1"/>
    <w:rsid w:val="00C7598B"/>
    <w:rsid w:val="00C76F75"/>
    <w:rsid w:val="00C80939"/>
    <w:rsid w:val="00C80D5E"/>
    <w:rsid w:val="00C810A7"/>
    <w:rsid w:val="00C810AA"/>
    <w:rsid w:val="00C8141A"/>
    <w:rsid w:val="00C81A78"/>
    <w:rsid w:val="00C82468"/>
    <w:rsid w:val="00C838F3"/>
    <w:rsid w:val="00C83C00"/>
    <w:rsid w:val="00C842D4"/>
    <w:rsid w:val="00C871C2"/>
    <w:rsid w:val="00C91897"/>
    <w:rsid w:val="00C925FE"/>
    <w:rsid w:val="00C95910"/>
    <w:rsid w:val="00C96143"/>
    <w:rsid w:val="00C9620F"/>
    <w:rsid w:val="00C97036"/>
    <w:rsid w:val="00CA0962"/>
    <w:rsid w:val="00CA2088"/>
    <w:rsid w:val="00CA3A36"/>
    <w:rsid w:val="00CA3E7B"/>
    <w:rsid w:val="00CA7555"/>
    <w:rsid w:val="00CA7974"/>
    <w:rsid w:val="00CA7A09"/>
    <w:rsid w:val="00CA7B8D"/>
    <w:rsid w:val="00CB08A9"/>
    <w:rsid w:val="00CB2388"/>
    <w:rsid w:val="00CB3128"/>
    <w:rsid w:val="00CB3FF9"/>
    <w:rsid w:val="00CB4ED8"/>
    <w:rsid w:val="00CB59C0"/>
    <w:rsid w:val="00CB6833"/>
    <w:rsid w:val="00CC0AEB"/>
    <w:rsid w:val="00CC3079"/>
    <w:rsid w:val="00CC3EA6"/>
    <w:rsid w:val="00CC593A"/>
    <w:rsid w:val="00CC5DEE"/>
    <w:rsid w:val="00CC698B"/>
    <w:rsid w:val="00CD2315"/>
    <w:rsid w:val="00CD6823"/>
    <w:rsid w:val="00CD7A4B"/>
    <w:rsid w:val="00CE1E0B"/>
    <w:rsid w:val="00CE2E6B"/>
    <w:rsid w:val="00CE2F6A"/>
    <w:rsid w:val="00CE30A2"/>
    <w:rsid w:val="00CE3A7E"/>
    <w:rsid w:val="00CE3C38"/>
    <w:rsid w:val="00CE4C67"/>
    <w:rsid w:val="00CE5999"/>
    <w:rsid w:val="00CE5D14"/>
    <w:rsid w:val="00CE6716"/>
    <w:rsid w:val="00CE73A1"/>
    <w:rsid w:val="00CE73C6"/>
    <w:rsid w:val="00CE7916"/>
    <w:rsid w:val="00CE7ADB"/>
    <w:rsid w:val="00CF08D7"/>
    <w:rsid w:val="00CF281E"/>
    <w:rsid w:val="00CF2C38"/>
    <w:rsid w:val="00CF3346"/>
    <w:rsid w:val="00CF4E5B"/>
    <w:rsid w:val="00CF5DD0"/>
    <w:rsid w:val="00CF6769"/>
    <w:rsid w:val="00CF7A50"/>
    <w:rsid w:val="00D0184C"/>
    <w:rsid w:val="00D02DC9"/>
    <w:rsid w:val="00D03278"/>
    <w:rsid w:val="00D07680"/>
    <w:rsid w:val="00D11D53"/>
    <w:rsid w:val="00D128DB"/>
    <w:rsid w:val="00D130A0"/>
    <w:rsid w:val="00D1313A"/>
    <w:rsid w:val="00D14A52"/>
    <w:rsid w:val="00D1606A"/>
    <w:rsid w:val="00D170C3"/>
    <w:rsid w:val="00D1791E"/>
    <w:rsid w:val="00D179BB"/>
    <w:rsid w:val="00D208F9"/>
    <w:rsid w:val="00D20C3F"/>
    <w:rsid w:val="00D20E4C"/>
    <w:rsid w:val="00D2146F"/>
    <w:rsid w:val="00D219DB"/>
    <w:rsid w:val="00D22539"/>
    <w:rsid w:val="00D22C17"/>
    <w:rsid w:val="00D2353A"/>
    <w:rsid w:val="00D24D9E"/>
    <w:rsid w:val="00D24F0D"/>
    <w:rsid w:val="00D257CE"/>
    <w:rsid w:val="00D262CB"/>
    <w:rsid w:val="00D26972"/>
    <w:rsid w:val="00D2751A"/>
    <w:rsid w:val="00D27FEC"/>
    <w:rsid w:val="00D30822"/>
    <w:rsid w:val="00D32172"/>
    <w:rsid w:val="00D348D9"/>
    <w:rsid w:val="00D353E2"/>
    <w:rsid w:val="00D37E74"/>
    <w:rsid w:val="00D403C3"/>
    <w:rsid w:val="00D404F4"/>
    <w:rsid w:val="00D4068B"/>
    <w:rsid w:val="00D41CA1"/>
    <w:rsid w:val="00D42A00"/>
    <w:rsid w:val="00D42CB1"/>
    <w:rsid w:val="00D463B2"/>
    <w:rsid w:val="00D4646F"/>
    <w:rsid w:val="00D4699E"/>
    <w:rsid w:val="00D4790D"/>
    <w:rsid w:val="00D479D1"/>
    <w:rsid w:val="00D47D61"/>
    <w:rsid w:val="00D54F02"/>
    <w:rsid w:val="00D56A6A"/>
    <w:rsid w:val="00D62118"/>
    <w:rsid w:val="00D64C7F"/>
    <w:rsid w:val="00D65234"/>
    <w:rsid w:val="00D664F8"/>
    <w:rsid w:val="00D66EDD"/>
    <w:rsid w:val="00D67416"/>
    <w:rsid w:val="00D677DF"/>
    <w:rsid w:val="00D706D8"/>
    <w:rsid w:val="00D70866"/>
    <w:rsid w:val="00D70D02"/>
    <w:rsid w:val="00D71B15"/>
    <w:rsid w:val="00D7236C"/>
    <w:rsid w:val="00D7260B"/>
    <w:rsid w:val="00D734FE"/>
    <w:rsid w:val="00D73EF3"/>
    <w:rsid w:val="00D76E06"/>
    <w:rsid w:val="00D76E59"/>
    <w:rsid w:val="00D77A9E"/>
    <w:rsid w:val="00D81038"/>
    <w:rsid w:val="00D818E3"/>
    <w:rsid w:val="00D81D3B"/>
    <w:rsid w:val="00D82D29"/>
    <w:rsid w:val="00D8362C"/>
    <w:rsid w:val="00D83F97"/>
    <w:rsid w:val="00D849F7"/>
    <w:rsid w:val="00D85090"/>
    <w:rsid w:val="00D851E2"/>
    <w:rsid w:val="00D8551E"/>
    <w:rsid w:val="00D85B76"/>
    <w:rsid w:val="00D861B5"/>
    <w:rsid w:val="00D87B06"/>
    <w:rsid w:val="00D90343"/>
    <w:rsid w:val="00D90677"/>
    <w:rsid w:val="00D9080E"/>
    <w:rsid w:val="00D915A1"/>
    <w:rsid w:val="00D91A53"/>
    <w:rsid w:val="00D9487F"/>
    <w:rsid w:val="00D96361"/>
    <w:rsid w:val="00D97E97"/>
    <w:rsid w:val="00DA0279"/>
    <w:rsid w:val="00DA229E"/>
    <w:rsid w:val="00DA2CDE"/>
    <w:rsid w:val="00DA2D2F"/>
    <w:rsid w:val="00DA4C3D"/>
    <w:rsid w:val="00DA60C6"/>
    <w:rsid w:val="00DA6940"/>
    <w:rsid w:val="00DA7FF3"/>
    <w:rsid w:val="00DB0D32"/>
    <w:rsid w:val="00DB0E64"/>
    <w:rsid w:val="00DB117B"/>
    <w:rsid w:val="00DB11A1"/>
    <w:rsid w:val="00DB16BB"/>
    <w:rsid w:val="00DB4148"/>
    <w:rsid w:val="00DB4259"/>
    <w:rsid w:val="00DB4D73"/>
    <w:rsid w:val="00DB560A"/>
    <w:rsid w:val="00DB5D5D"/>
    <w:rsid w:val="00DB62A9"/>
    <w:rsid w:val="00DB7AEC"/>
    <w:rsid w:val="00DB7C90"/>
    <w:rsid w:val="00DC09C9"/>
    <w:rsid w:val="00DC11A7"/>
    <w:rsid w:val="00DC2A9D"/>
    <w:rsid w:val="00DC3C95"/>
    <w:rsid w:val="00DC6842"/>
    <w:rsid w:val="00DD00B2"/>
    <w:rsid w:val="00DD0389"/>
    <w:rsid w:val="00DD091D"/>
    <w:rsid w:val="00DD14F5"/>
    <w:rsid w:val="00DD2E08"/>
    <w:rsid w:val="00DD3356"/>
    <w:rsid w:val="00DD39F6"/>
    <w:rsid w:val="00DD483C"/>
    <w:rsid w:val="00DD5980"/>
    <w:rsid w:val="00DD6C99"/>
    <w:rsid w:val="00DD72BC"/>
    <w:rsid w:val="00DD72D9"/>
    <w:rsid w:val="00DD756D"/>
    <w:rsid w:val="00DE42E9"/>
    <w:rsid w:val="00DE79CE"/>
    <w:rsid w:val="00DE7E1C"/>
    <w:rsid w:val="00DE7E46"/>
    <w:rsid w:val="00DF0123"/>
    <w:rsid w:val="00DF11D1"/>
    <w:rsid w:val="00DF13E9"/>
    <w:rsid w:val="00DF46F8"/>
    <w:rsid w:val="00DF558F"/>
    <w:rsid w:val="00DF604A"/>
    <w:rsid w:val="00DF63D7"/>
    <w:rsid w:val="00DF65E8"/>
    <w:rsid w:val="00DF6BF7"/>
    <w:rsid w:val="00DF6FA0"/>
    <w:rsid w:val="00DF7ED1"/>
    <w:rsid w:val="00E00D0C"/>
    <w:rsid w:val="00E00D81"/>
    <w:rsid w:val="00E01AB8"/>
    <w:rsid w:val="00E025E8"/>
    <w:rsid w:val="00E041CA"/>
    <w:rsid w:val="00E043C9"/>
    <w:rsid w:val="00E10160"/>
    <w:rsid w:val="00E10C35"/>
    <w:rsid w:val="00E125ED"/>
    <w:rsid w:val="00E13A60"/>
    <w:rsid w:val="00E14ADC"/>
    <w:rsid w:val="00E1692B"/>
    <w:rsid w:val="00E16BF0"/>
    <w:rsid w:val="00E17C4D"/>
    <w:rsid w:val="00E20528"/>
    <w:rsid w:val="00E21234"/>
    <w:rsid w:val="00E21AC4"/>
    <w:rsid w:val="00E22854"/>
    <w:rsid w:val="00E228E4"/>
    <w:rsid w:val="00E23D5F"/>
    <w:rsid w:val="00E24ED5"/>
    <w:rsid w:val="00E301C8"/>
    <w:rsid w:val="00E304C1"/>
    <w:rsid w:val="00E30604"/>
    <w:rsid w:val="00E30C22"/>
    <w:rsid w:val="00E312D7"/>
    <w:rsid w:val="00E323D6"/>
    <w:rsid w:val="00E32416"/>
    <w:rsid w:val="00E32860"/>
    <w:rsid w:val="00E32B6E"/>
    <w:rsid w:val="00E33341"/>
    <w:rsid w:val="00E33882"/>
    <w:rsid w:val="00E34E1E"/>
    <w:rsid w:val="00E35135"/>
    <w:rsid w:val="00E35542"/>
    <w:rsid w:val="00E4020F"/>
    <w:rsid w:val="00E416D4"/>
    <w:rsid w:val="00E42CCE"/>
    <w:rsid w:val="00E43429"/>
    <w:rsid w:val="00E444B1"/>
    <w:rsid w:val="00E465FB"/>
    <w:rsid w:val="00E47DEA"/>
    <w:rsid w:val="00E5070A"/>
    <w:rsid w:val="00E50E6D"/>
    <w:rsid w:val="00E50FC5"/>
    <w:rsid w:val="00E518DB"/>
    <w:rsid w:val="00E520E4"/>
    <w:rsid w:val="00E524F1"/>
    <w:rsid w:val="00E546B7"/>
    <w:rsid w:val="00E559F3"/>
    <w:rsid w:val="00E56F22"/>
    <w:rsid w:val="00E61AEC"/>
    <w:rsid w:val="00E62205"/>
    <w:rsid w:val="00E63ECC"/>
    <w:rsid w:val="00E63FB9"/>
    <w:rsid w:val="00E649F4"/>
    <w:rsid w:val="00E6625B"/>
    <w:rsid w:val="00E70FAF"/>
    <w:rsid w:val="00E71422"/>
    <w:rsid w:val="00E72072"/>
    <w:rsid w:val="00E7286B"/>
    <w:rsid w:val="00E730AE"/>
    <w:rsid w:val="00E7461A"/>
    <w:rsid w:val="00E763E1"/>
    <w:rsid w:val="00E7716C"/>
    <w:rsid w:val="00E777F1"/>
    <w:rsid w:val="00E80372"/>
    <w:rsid w:val="00E81AD5"/>
    <w:rsid w:val="00E83F3B"/>
    <w:rsid w:val="00E8448E"/>
    <w:rsid w:val="00E84909"/>
    <w:rsid w:val="00E86BA2"/>
    <w:rsid w:val="00E86F6B"/>
    <w:rsid w:val="00E87F4A"/>
    <w:rsid w:val="00E904E5"/>
    <w:rsid w:val="00E90F1E"/>
    <w:rsid w:val="00E912BC"/>
    <w:rsid w:val="00E9136E"/>
    <w:rsid w:val="00E913EA"/>
    <w:rsid w:val="00E92829"/>
    <w:rsid w:val="00E93BD0"/>
    <w:rsid w:val="00E9549B"/>
    <w:rsid w:val="00E969E4"/>
    <w:rsid w:val="00E970EC"/>
    <w:rsid w:val="00E97110"/>
    <w:rsid w:val="00E97FDA"/>
    <w:rsid w:val="00EA0C89"/>
    <w:rsid w:val="00EA1C4A"/>
    <w:rsid w:val="00EA1C69"/>
    <w:rsid w:val="00EA3E3B"/>
    <w:rsid w:val="00EA4C70"/>
    <w:rsid w:val="00EA5A80"/>
    <w:rsid w:val="00EB1B53"/>
    <w:rsid w:val="00EB28F5"/>
    <w:rsid w:val="00EB3672"/>
    <w:rsid w:val="00EB5095"/>
    <w:rsid w:val="00EB6572"/>
    <w:rsid w:val="00EC06BA"/>
    <w:rsid w:val="00EC0928"/>
    <w:rsid w:val="00EC0DC7"/>
    <w:rsid w:val="00EC0E51"/>
    <w:rsid w:val="00EC17CE"/>
    <w:rsid w:val="00EC2558"/>
    <w:rsid w:val="00EC3232"/>
    <w:rsid w:val="00EC457B"/>
    <w:rsid w:val="00EC56B2"/>
    <w:rsid w:val="00EC613E"/>
    <w:rsid w:val="00EC7A02"/>
    <w:rsid w:val="00EC7EE0"/>
    <w:rsid w:val="00ED252D"/>
    <w:rsid w:val="00ED2FCA"/>
    <w:rsid w:val="00ED32B7"/>
    <w:rsid w:val="00ED40D5"/>
    <w:rsid w:val="00ED40DB"/>
    <w:rsid w:val="00ED455F"/>
    <w:rsid w:val="00ED5747"/>
    <w:rsid w:val="00ED6912"/>
    <w:rsid w:val="00ED6C9E"/>
    <w:rsid w:val="00EE050B"/>
    <w:rsid w:val="00EE0581"/>
    <w:rsid w:val="00EE5BA1"/>
    <w:rsid w:val="00EE6E50"/>
    <w:rsid w:val="00EE7982"/>
    <w:rsid w:val="00EF177C"/>
    <w:rsid w:val="00EF201F"/>
    <w:rsid w:val="00EF2339"/>
    <w:rsid w:val="00EF2B6B"/>
    <w:rsid w:val="00EF5004"/>
    <w:rsid w:val="00EF6C7E"/>
    <w:rsid w:val="00EF7AA5"/>
    <w:rsid w:val="00F007C6"/>
    <w:rsid w:val="00F01728"/>
    <w:rsid w:val="00F034DC"/>
    <w:rsid w:val="00F03E77"/>
    <w:rsid w:val="00F0557C"/>
    <w:rsid w:val="00F06E22"/>
    <w:rsid w:val="00F07C98"/>
    <w:rsid w:val="00F11631"/>
    <w:rsid w:val="00F11709"/>
    <w:rsid w:val="00F11A19"/>
    <w:rsid w:val="00F121D0"/>
    <w:rsid w:val="00F123C9"/>
    <w:rsid w:val="00F126B3"/>
    <w:rsid w:val="00F14B68"/>
    <w:rsid w:val="00F15C84"/>
    <w:rsid w:val="00F200FD"/>
    <w:rsid w:val="00F21477"/>
    <w:rsid w:val="00F22DC0"/>
    <w:rsid w:val="00F23E23"/>
    <w:rsid w:val="00F248AD"/>
    <w:rsid w:val="00F248D3"/>
    <w:rsid w:val="00F26E77"/>
    <w:rsid w:val="00F2777D"/>
    <w:rsid w:val="00F31662"/>
    <w:rsid w:val="00F31E05"/>
    <w:rsid w:val="00F41718"/>
    <w:rsid w:val="00F41D45"/>
    <w:rsid w:val="00F4210E"/>
    <w:rsid w:val="00F4224D"/>
    <w:rsid w:val="00F425A3"/>
    <w:rsid w:val="00F426D8"/>
    <w:rsid w:val="00F44CD3"/>
    <w:rsid w:val="00F50E26"/>
    <w:rsid w:val="00F529B3"/>
    <w:rsid w:val="00F54559"/>
    <w:rsid w:val="00F547F1"/>
    <w:rsid w:val="00F55532"/>
    <w:rsid w:val="00F55E4E"/>
    <w:rsid w:val="00F56A18"/>
    <w:rsid w:val="00F6003E"/>
    <w:rsid w:val="00F609FA"/>
    <w:rsid w:val="00F619AF"/>
    <w:rsid w:val="00F622D8"/>
    <w:rsid w:val="00F62692"/>
    <w:rsid w:val="00F62D9C"/>
    <w:rsid w:val="00F63041"/>
    <w:rsid w:val="00F63F52"/>
    <w:rsid w:val="00F641F5"/>
    <w:rsid w:val="00F6449D"/>
    <w:rsid w:val="00F661BA"/>
    <w:rsid w:val="00F662E7"/>
    <w:rsid w:val="00F6640B"/>
    <w:rsid w:val="00F66733"/>
    <w:rsid w:val="00F75F90"/>
    <w:rsid w:val="00F75FC2"/>
    <w:rsid w:val="00F770A3"/>
    <w:rsid w:val="00F80841"/>
    <w:rsid w:val="00F81B10"/>
    <w:rsid w:val="00F81B7A"/>
    <w:rsid w:val="00F824B3"/>
    <w:rsid w:val="00F828E7"/>
    <w:rsid w:val="00F83E13"/>
    <w:rsid w:val="00F84500"/>
    <w:rsid w:val="00F84DC0"/>
    <w:rsid w:val="00F901D9"/>
    <w:rsid w:val="00F91103"/>
    <w:rsid w:val="00F911BF"/>
    <w:rsid w:val="00F918AD"/>
    <w:rsid w:val="00F93E96"/>
    <w:rsid w:val="00F95517"/>
    <w:rsid w:val="00F95679"/>
    <w:rsid w:val="00F96D9A"/>
    <w:rsid w:val="00F96FDB"/>
    <w:rsid w:val="00FA0110"/>
    <w:rsid w:val="00FA0CE5"/>
    <w:rsid w:val="00FA12AF"/>
    <w:rsid w:val="00FA1339"/>
    <w:rsid w:val="00FA175D"/>
    <w:rsid w:val="00FA247A"/>
    <w:rsid w:val="00FA30C8"/>
    <w:rsid w:val="00FA4856"/>
    <w:rsid w:val="00FA4DCD"/>
    <w:rsid w:val="00FA6E93"/>
    <w:rsid w:val="00FA6EB5"/>
    <w:rsid w:val="00FB077E"/>
    <w:rsid w:val="00FB29D9"/>
    <w:rsid w:val="00FB3C10"/>
    <w:rsid w:val="00FB5C8B"/>
    <w:rsid w:val="00FB7889"/>
    <w:rsid w:val="00FB7ABE"/>
    <w:rsid w:val="00FC0C09"/>
    <w:rsid w:val="00FC1449"/>
    <w:rsid w:val="00FC3340"/>
    <w:rsid w:val="00FC3DA6"/>
    <w:rsid w:val="00FC58A5"/>
    <w:rsid w:val="00FC61B1"/>
    <w:rsid w:val="00FC6E94"/>
    <w:rsid w:val="00FC7B49"/>
    <w:rsid w:val="00FD0344"/>
    <w:rsid w:val="00FD43F1"/>
    <w:rsid w:val="00FD4FF8"/>
    <w:rsid w:val="00FD6C11"/>
    <w:rsid w:val="00FD6D40"/>
    <w:rsid w:val="00FD7821"/>
    <w:rsid w:val="00FD7F3F"/>
    <w:rsid w:val="00FE19AE"/>
    <w:rsid w:val="00FE1C7A"/>
    <w:rsid w:val="00FE23BB"/>
    <w:rsid w:val="00FE28A6"/>
    <w:rsid w:val="00FE4832"/>
    <w:rsid w:val="00FE4DE6"/>
    <w:rsid w:val="00FE55CE"/>
    <w:rsid w:val="00FE6FB3"/>
    <w:rsid w:val="00FF2E7A"/>
    <w:rsid w:val="00FF3BA4"/>
    <w:rsid w:val="00FF4C15"/>
    <w:rsid w:val="00FF6502"/>
    <w:rsid w:val="00FF6988"/>
    <w:rsid w:val="00FF6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1BE"/>
    <w:pPr>
      <w:widowControl w:val="0"/>
      <w:autoSpaceDE w:val="0"/>
      <w:autoSpaceDN w:val="0"/>
      <w:adjustRightInd w:val="0"/>
    </w:pPr>
    <w:rPr>
      <w:rFonts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rsid w:val="00B165C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165C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165C2"/>
    <w:rPr>
      <w:rFonts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165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165C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B165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165C2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DA4C3D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DA4C3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101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1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1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1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1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1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1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1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94</TotalTime>
  <Pages>2</Pages>
  <Words>583</Words>
  <Characters>3325</Characters>
  <Application>Microsoft Office Outlook</Application>
  <DocSecurity>0</DocSecurity>
  <Lines>0</Lines>
  <Paragraphs>0</Paragraphs>
  <ScaleCrop>false</ScaleCrop>
  <Company>Sportshkola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</dc:creator>
  <cp:keywords/>
  <dc:description/>
  <cp:lastModifiedBy>Admin</cp:lastModifiedBy>
  <cp:revision>25</cp:revision>
  <cp:lastPrinted>2013-06-18T05:59:00Z</cp:lastPrinted>
  <dcterms:created xsi:type="dcterms:W3CDTF">2012-08-15T08:12:00Z</dcterms:created>
  <dcterms:modified xsi:type="dcterms:W3CDTF">2013-06-27T10:00:00Z</dcterms:modified>
</cp:coreProperties>
</file>